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9D10C6" w14:textId="77777777" w:rsidR="00EC6D18" w:rsidRDefault="00EC6D18" w:rsidP="00EC6D18">
      <w:pPr>
        <w:rPr>
          <w:sz w:val="20"/>
          <w:szCs w:val="20"/>
        </w:rPr>
      </w:pPr>
    </w:p>
    <w:p w14:paraId="3D99783C" w14:textId="77777777" w:rsidR="00EC6D18" w:rsidRDefault="00EC6D18" w:rsidP="00EC6D18">
      <w:pPr>
        <w:rPr>
          <w:sz w:val="20"/>
          <w:szCs w:val="20"/>
        </w:rPr>
      </w:pPr>
    </w:p>
    <w:p w14:paraId="43A67CD3" w14:textId="77777777" w:rsidR="00EC6D18" w:rsidRDefault="00EC6D18" w:rsidP="00EC6D18">
      <w:pPr>
        <w:rPr>
          <w:sz w:val="20"/>
          <w:szCs w:val="20"/>
        </w:rPr>
      </w:pPr>
    </w:p>
    <w:p w14:paraId="650F7B20" w14:textId="77777777" w:rsidR="00EC6D18" w:rsidRDefault="00EC6D18" w:rsidP="00EC6D18">
      <w:pPr>
        <w:rPr>
          <w:sz w:val="20"/>
          <w:szCs w:val="20"/>
        </w:rPr>
      </w:pPr>
    </w:p>
    <w:p w14:paraId="1DF3579D" w14:textId="77777777" w:rsidR="00EC6D18" w:rsidRDefault="00EC6D18" w:rsidP="00EC6D18">
      <w:pPr>
        <w:rPr>
          <w:sz w:val="20"/>
          <w:szCs w:val="20"/>
        </w:rPr>
      </w:pPr>
    </w:p>
    <w:p w14:paraId="1B74E579" w14:textId="77777777" w:rsidR="00EC6D18" w:rsidRDefault="00EC6D18" w:rsidP="00EC6D18">
      <w:pPr>
        <w:spacing w:line="200" w:lineRule="exact"/>
        <w:rPr>
          <w:sz w:val="20"/>
          <w:szCs w:val="20"/>
        </w:rPr>
      </w:pPr>
    </w:p>
    <w:p w14:paraId="6E9418B6" w14:textId="77777777" w:rsidR="00EC6D18" w:rsidRPr="005A7227" w:rsidRDefault="00EC6D18" w:rsidP="00EC6D18">
      <w:pPr>
        <w:pStyle w:val="Tittel"/>
        <w:pBdr>
          <w:bottom w:val="single" w:sz="8" w:space="0" w:color="4F81BD" w:themeColor="accent1"/>
        </w:pBdr>
        <w:jc w:val="center"/>
      </w:pPr>
    </w:p>
    <w:p w14:paraId="42850271" w14:textId="77777777" w:rsidR="00EC6D18" w:rsidRPr="005A7227" w:rsidRDefault="00EC6D18" w:rsidP="00EC6D18">
      <w:pPr>
        <w:pStyle w:val="Tittel"/>
        <w:pBdr>
          <w:bottom w:val="single" w:sz="8" w:space="0" w:color="4F81BD" w:themeColor="accent1"/>
        </w:pBdr>
        <w:jc w:val="center"/>
      </w:pPr>
    </w:p>
    <w:p w14:paraId="34717E5B" w14:textId="71EC17C7" w:rsidR="00EC6D18" w:rsidRDefault="00B15030" w:rsidP="00EC6D18">
      <w:pPr>
        <w:pStyle w:val="Tittel"/>
        <w:pBdr>
          <w:bottom w:val="single" w:sz="8" w:space="0" w:color="4F81BD" w:themeColor="accent1"/>
        </w:pBdr>
        <w:jc w:val="center"/>
      </w:pPr>
      <w:r w:rsidRPr="00B15030">
        <w:t>Forespørsel 100835 – Demilitarisering av overskuddsmateriell fra Forsvaret</w:t>
      </w:r>
      <w:r>
        <w:br/>
      </w:r>
      <w:r>
        <w:br/>
      </w:r>
    </w:p>
    <w:p w14:paraId="010932F1" w14:textId="5D52E8DF" w:rsidR="00EC6D18" w:rsidRDefault="00EC6D18" w:rsidP="00EC6D18">
      <w:pPr>
        <w:pStyle w:val="Tittel"/>
        <w:pBdr>
          <w:bottom w:val="single" w:sz="8" w:space="0" w:color="4F81BD" w:themeColor="accent1"/>
        </w:pBdr>
        <w:jc w:val="center"/>
      </w:pPr>
      <w:r>
        <w:t xml:space="preserve">Vedlegg </w:t>
      </w:r>
      <w:r w:rsidR="00AE5C65">
        <w:t>A</w:t>
      </w:r>
      <w:r w:rsidR="00B15A2F">
        <w:t xml:space="preserve"> - </w:t>
      </w:r>
      <w:r w:rsidR="00AE5C65" w:rsidRPr="00AE5C65">
        <w:t>Leveringsspesifikasjon</w:t>
      </w:r>
    </w:p>
    <w:p w14:paraId="58F3FEC6" w14:textId="77777777" w:rsidR="00EC6D18" w:rsidRPr="004E048B" w:rsidRDefault="00EC6D18" w:rsidP="00EC6D18"/>
    <w:p w14:paraId="2381C6C0" w14:textId="77777777" w:rsidR="00EC6D18" w:rsidRPr="004E048B" w:rsidRDefault="00EC6D18" w:rsidP="00EC6D18"/>
    <w:p w14:paraId="44B28A5E" w14:textId="265737BE" w:rsidR="00EC6D18" w:rsidRDefault="00EC6D18" w:rsidP="00EC6D18">
      <w:pPr>
        <w:jc w:val="center"/>
      </w:pPr>
    </w:p>
    <w:p w14:paraId="7B024B63" w14:textId="00BC7F8F" w:rsidR="00D65ED8" w:rsidRDefault="00D65ED8" w:rsidP="00EC6D18">
      <w:pPr>
        <w:jc w:val="center"/>
      </w:pPr>
      <w:bookmarkStart w:id="0" w:name="_GoBack"/>
      <w:bookmarkEnd w:id="0"/>
    </w:p>
    <w:p w14:paraId="3B7C421C" w14:textId="77777777" w:rsidR="00D65ED8" w:rsidRPr="001D4296" w:rsidRDefault="00D65ED8" w:rsidP="00D65ED8">
      <w:pPr>
        <w:pStyle w:val="Tittel"/>
        <w:pBdr>
          <w:bottom w:val="single" w:sz="8" w:space="0" w:color="4F81BD" w:themeColor="accent1"/>
        </w:pBdr>
        <w:jc w:val="center"/>
        <w:sectPr w:rsidR="00D65ED8" w:rsidRPr="001D4296" w:rsidSect="001F5092">
          <w:headerReference w:type="default" r:id="rId11"/>
          <w:footerReference w:type="default" r:id="rId12"/>
          <w:headerReference w:type="first" r:id="rId13"/>
          <w:pgSz w:w="12240" w:h="15840"/>
          <w:pgMar w:top="2160" w:right="1300" w:bottom="280" w:left="1300" w:header="709" w:footer="708" w:gutter="0"/>
          <w:pgNumType w:start="1"/>
          <w:cols w:space="708"/>
          <w:titlePg/>
          <w:docGrid w:linePitch="299"/>
        </w:sectPr>
      </w:pPr>
    </w:p>
    <w:p w14:paraId="0E2C7127" w14:textId="5A3D79D5" w:rsidR="00336186" w:rsidRPr="00336186" w:rsidRDefault="00AE5C65" w:rsidP="00AE5C65">
      <w:r>
        <w:lastRenderedPageBreak/>
        <w:t>(Svar settes inn her)</w:t>
      </w:r>
    </w:p>
    <w:sectPr w:rsidR="00336186" w:rsidRPr="00336186" w:rsidSect="00521180">
      <w:headerReference w:type="default" r:id="rId14"/>
      <w:footerReference w:type="default" r:id="rId15"/>
      <w:headerReference w:type="first" r:id="rId16"/>
      <w:pgSz w:w="12240" w:h="15840"/>
      <w:pgMar w:top="1666" w:right="1300" w:bottom="280" w:left="1300" w:header="712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2C712C" w14:textId="77777777" w:rsidR="001F5092" w:rsidRDefault="001F5092">
      <w:r>
        <w:separator/>
      </w:r>
    </w:p>
    <w:p w14:paraId="0E2C712D" w14:textId="77777777" w:rsidR="001F5092" w:rsidRDefault="001F5092"/>
  </w:endnote>
  <w:endnote w:type="continuationSeparator" w:id="0">
    <w:p w14:paraId="0E2C712E" w14:textId="77777777" w:rsidR="001F5092" w:rsidRDefault="001F5092">
      <w:r>
        <w:continuationSeparator/>
      </w:r>
    </w:p>
    <w:p w14:paraId="0E2C712F" w14:textId="77777777" w:rsidR="001F5092" w:rsidRDefault="001F50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8126623"/>
      <w:docPartObj>
        <w:docPartGallery w:val="Page Numbers (Bottom of Page)"/>
        <w:docPartUnique/>
      </w:docPartObj>
    </w:sdtPr>
    <w:sdtEndPr/>
    <w:sdtContent>
      <w:sdt>
        <w:sdtPr>
          <w:id w:val="1232744082"/>
          <w:docPartObj>
            <w:docPartGallery w:val="Page Numbers (Top of Page)"/>
            <w:docPartUnique/>
          </w:docPartObj>
        </w:sdtPr>
        <w:sdtEndPr/>
        <w:sdtContent>
          <w:p w14:paraId="12C6C568" w14:textId="4AAB9621" w:rsidR="001F5092" w:rsidRPr="007D2A8A" w:rsidRDefault="001F5092" w:rsidP="007D2A8A">
            <w:pPr>
              <w:pStyle w:val="Bunntekst"/>
              <w:jc w:val="right"/>
            </w:pPr>
            <w:r w:rsidRPr="007D2A8A">
              <w:rPr>
                <w:bCs/>
              </w:rPr>
              <w:fldChar w:fldCharType="begin"/>
            </w:r>
            <w:r w:rsidRPr="007D2A8A">
              <w:rPr>
                <w:bCs/>
              </w:rPr>
              <w:instrText>PAGE</w:instrText>
            </w:r>
            <w:r w:rsidRPr="007D2A8A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2</w:t>
            </w:r>
            <w:r w:rsidRPr="007D2A8A">
              <w:rPr>
                <w:bCs/>
              </w:rPr>
              <w:fldChar w:fldCharType="end"/>
            </w:r>
            <w:r w:rsidRPr="007D2A8A">
              <w:t xml:space="preserve"> av </w:t>
            </w:r>
            <w:r w:rsidRPr="007D2A8A">
              <w:rPr>
                <w:bCs/>
              </w:rPr>
              <w:fldChar w:fldCharType="begin"/>
            </w:r>
            <w:r w:rsidRPr="007D2A8A">
              <w:rPr>
                <w:bCs/>
              </w:rPr>
              <w:instrText>NUMPAGES</w:instrText>
            </w:r>
            <w:r w:rsidRPr="007D2A8A">
              <w:rPr>
                <w:bCs/>
              </w:rPr>
              <w:fldChar w:fldCharType="separate"/>
            </w:r>
            <w:r w:rsidR="00AE5C65">
              <w:rPr>
                <w:bCs/>
                <w:noProof/>
              </w:rPr>
              <w:t>2</w:t>
            </w:r>
            <w:r w:rsidRPr="007D2A8A">
              <w:rPr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95553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E2C713E" w14:textId="33B53A0D" w:rsidR="001F5092" w:rsidRPr="007D2A8A" w:rsidRDefault="001F5092" w:rsidP="007D2A8A">
            <w:pPr>
              <w:pStyle w:val="Bunntekst"/>
              <w:jc w:val="right"/>
            </w:pPr>
            <w:r w:rsidRPr="007D2A8A">
              <w:rPr>
                <w:bCs/>
              </w:rPr>
              <w:fldChar w:fldCharType="begin"/>
            </w:r>
            <w:r w:rsidRPr="007D2A8A">
              <w:rPr>
                <w:bCs/>
              </w:rPr>
              <w:instrText>PAGE</w:instrText>
            </w:r>
            <w:r w:rsidRPr="007D2A8A">
              <w:rPr>
                <w:bCs/>
              </w:rPr>
              <w:fldChar w:fldCharType="separate"/>
            </w:r>
            <w:r w:rsidR="00AE5C65">
              <w:rPr>
                <w:bCs/>
                <w:noProof/>
              </w:rPr>
              <w:t>2</w:t>
            </w:r>
            <w:r w:rsidRPr="007D2A8A">
              <w:rPr>
                <w:bCs/>
              </w:rPr>
              <w:fldChar w:fldCharType="end"/>
            </w:r>
            <w:r w:rsidRPr="007D2A8A">
              <w:t xml:space="preserve"> av </w:t>
            </w:r>
            <w:r w:rsidRPr="007D2A8A">
              <w:rPr>
                <w:bCs/>
              </w:rPr>
              <w:fldChar w:fldCharType="begin"/>
            </w:r>
            <w:r w:rsidRPr="007D2A8A">
              <w:rPr>
                <w:bCs/>
              </w:rPr>
              <w:instrText>NUMPAGES</w:instrText>
            </w:r>
            <w:r w:rsidRPr="007D2A8A">
              <w:rPr>
                <w:bCs/>
              </w:rPr>
              <w:fldChar w:fldCharType="separate"/>
            </w:r>
            <w:r w:rsidR="00AE5C65">
              <w:rPr>
                <w:bCs/>
                <w:noProof/>
              </w:rPr>
              <w:t>2</w:t>
            </w:r>
            <w:r w:rsidRPr="007D2A8A">
              <w:rPr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2C7128" w14:textId="77777777" w:rsidR="001F5092" w:rsidRDefault="001F5092">
      <w:r>
        <w:separator/>
      </w:r>
    </w:p>
    <w:p w14:paraId="0E2C7129" w14:textId="77777777" w:rsidR="001F5092" w:rsidRDefault="001F5092"/>
  </w:footnote>
  <w:footnote w:type="continuationSeparator" w:id="0">
    <w:p w14:paraId="0E2C712A" w14:textId="77777777" w:rsidR="001F5092" w:rsidRDefault="001F5092">
      <w:r>
        <w:continuationSeparator/>
      </w:r>
    </w:p>
    <w:p w14:paraId="0E2C712B" w14:textId="77777777" w:rsidR="001F5092" w:rsidRDefault="001F50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0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2"/>
      <w:gridCol w:w="178"/>
      <w:gridCol w:w="8309"/>
    </w:tblGrid>
    <w:tr w:rsidR="001F5092" w:rsidRPr="00FE4DAD" w14:paraId="61B7E7A7" w14:textId="77777777" w:rsidTr="007D2A8A">
      <w:trPr>
        <w:trHeight w:val="240"/>
      </w:trPr>
      <w:tc>
        <w:tcPr>
          <w:tcW w:w="972" w:type="dxa"/>
          <w:vMerge w:val="restart"/>
        </w:tcPr>
        <w:p w14:paraId="2100760B" w14:textId="77777777" w:rsidR="001F5092" w:rsidRPr="00FE4DAD" w:rsidRDefault="001F5092" w:rsidP="00F005F9">
          <w:pPr>
            <w:spacing w:line="228" w:lineRule="auto"/>
            <w:ind w:left="-6"/>
          </w:pPr>
          <w:r>
            <w:rPr>
              <w:noProof/>
              <w:lang w:eastAsia="nb-NO"/>
            </w:rPr>
            <w:drawing>
              <wp:inline distT="0" distB="0" distL="0" distR="0" wp14:anchorId="699AF973" wp14:editId="7960A1B2">
                <wp:extent cx="379730" cy="612775"/>
                <wp:effectExtent l="0" t="0" r="1270" b="0"/>
                <wp:docPr id="3" name="Bilde 3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29BD4EED" w14:textId="77777777" w:rsidR="001F5092" w:rsidRPr="00FE4DAD" w:rsidRDefault="001F5092" w:rsidP="00F005F9"/>
      </w:tc>
      <w:tc>
        <w:tcPr>
          <w:tcW w:w="8308" w:type="dxa"/>
        </w:tcPr>
        <w:p w14:paraId="5E89A626" w14:textId="77777777" w:rsidR="001F5092" w:rsidRPr="00FE4DAD" w:rsidRDefault="001F5092" w:rsidP="00F005F9">
          <w:pPr>
            <w:pStyle w:val="Avdelingstittel"/>
            <w:rPr>
              <w:lang w:val="en-US"/>
            </w:rPr>
          </w:pPr>
        </w:p>
      </w:tc>
    </w:tr>
    <w:tr w:rsidR="001F5092" w:rsidRPr="00CF7153" w14:paraId="369BB37C" w14:textId="77777777" w:rsidTr="007D2A8A">
      <w:trPr>
        <w:trHeight w:val="282"/>
      </w:trPr>
      <w:tc>
        <w:tcPr>
          <w:tcW w:w="972" w:type="dxa"/>
          <w:vMerge/>
        </w:tcPr>
        <w:p w14:paraId="673EE86D" w14:textId="77777777" w:rsidR="001F5092" w:rsidRPr="00FE4DAD" w:rsidRDefault="001F5092" w:rsidP="00F005F9">
          <w:pPr>
            <w:ind w:left="-6"/>
          </w:pPr>
        </w:p>
      </w:tc>
      <w:tc>
        <w:tcPr>
          <w:tcW w:w="178" w:type="dxa"/>
          <w:vMerge/>
        </w:tcPr>
        <w:p w14:paraId="736799FA" w14:textId="77777777" w:rsidR="001F5092" w:rsidRPr="00FE4DAD" w:rsidRDefault="001F5092" w:rsidP="00F005F9"/>
      </w:tc>
      <w:tc>
        <w:tcPr>
          <w:tcW w:w="8308" w:type="dxa"/>
        </w:tcPr>
        <w:p w14:paraId="688AF9BD" w14:textId="77777777" w:rsidR="001F5092" w:rsidRPr="00CF7153" w:rsidRDefault="001F5092" w:rsidP="00F005F9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1F5092" w:rsidRPr="00AB2BE9" w14:paraId="5AE9320D" w14:textId="77777777" w:rsidTr="007D2A8A">
      <w:trPr>
        <w:trHeight w:val="421"/>
      </w:trPr>
      <w:tc>
        <w:tcPr>
          <w:tcW w:w="972" w:type="dxa"/>
          <w:vMerge/>
          <w:tcBorders>
            <w:bottom w:val="nil"/>
          </w:tcBorders>
        </w:tcPr>
        <w:p w14:paraId="0E415E23" w14:textId="77777777" w:rsidR="001F5092" w:rsidRPr="00FE4DAD" w:rsidRDefault="001F5092" w:rsidP="00F005F9">
          <w:pPr>
            <w:ind w:left="-6"/>
          </w:pPr>
        </w:p>
      </w:tc>
      <w:tc>
        <w:tcPr>
          <w:tcW w:w="178" w:type="dxa"/>
          <w:vMerge/>
          <w:tcBorders>
            <w:bottom w:val="nil"/>
          </w:tcBorders>
        </w:tcPr>
        <w:p w14:paraId="7CC52021" w14:textId="77777777" w:rsidR="001F5092" w:rsidRPr="00FE4DAD" w:rsidRDefault="001F5092" w:rsidP="00F005F9"/>
      </w:tc>
      <w:tc>
        <w:tcPr>
          <w:tcW w:w="8308" w:type="dxa"/>
          <w:tcBorders>
            <w:bottom w:val="single" w:sz="4" w:space="0" w:color="auto"/>
          </w:tcBorders>
        </w:tcPr>
        <w:p w14:paraId="316E93C4" w14:textId="77777777" w:rsidR="001F5092" w:rsidRDefault="001F5092" w:rsidP="00F005F9">
          <w:pPr>
            <w:pStyle w:val="Avdelingstittel"/>
          </w:pPr>
          <w:r>
            <w:t>Forsvarets logistikkorganisasjon</w:t>
          </w:r>
        </w:p>
        <w:p w14:paraId="7A2790C1" w14:textId="77777777" w:rsidR="001F5092" w:rsidRPr="00AB2BE9" w:rsidRDefault="001F5092" w:rsidP="00F6551E">
          <w:pPr>
            <w:pStyle w:val="Avdelingstittel"/>
            <w:jc w:val="right"/>
          </w:pPr>
        </w:p>
      </w:tc>
    </w:tr>
  </w:tbl>
  <w:p w14:paraId="3F31F2D1" w14:textId="77777777" w:rsidR="001F5092" w:rsidRDefault="001F5092" w:rsidP="00521180">
    <w:pPr>
      <w:spacing w:line="200" w:lineRule="exac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0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2"/>
      <w:gridCol w:w="178"/>
      <w:gridCol w:w="8309"/>
    </w:tblGrid>
    <w:tr w:rsidR="00DF40B8" w:rsidRPr="00FE4DAD" w14:paraId="29B0E86F" w14:textId="77777777" w:rsidTr="00400426">
      <w:trPr>
        <w:trHeight w:val="240"/>
      </w:trPr>
      <w:tc>
        <w:tcPr>
          <w:tcW w:w="972" w:type="dxa"/>
          <w:vMerge w:val="restart"/>
        </w:tcPr>
        <w:p w14:paraId="20EB59AF" w14:textId="6BA8BB91" w:rsidR="00DF40B8" w:rsidRPr="00FE4DAD" w:rsidRDefault="00DF40B8" w:rsidP="00856A86">
          <w:pPr>
            <w:spacing w:line="228" w:lineRule="auto"/>
            <w:ind w:left="-6"/>
          </w:pPr>
          <w:r w:rsidRPr="00224CC1">
            <w:rPr>
              <w:rFonts w:ascii="Myriad Pro" w:hAnsi="Myriad Pro"/>
              <w:noProof/>
              <w:lang w:eastAsia="nb-NO"/>
            </w:rPr>
            <w:drawing>
              <wp:inline distT="0" distB="0" distL="0" distR="0" wp14:anchorId="433089E2" wp14:editId="382685A2">
                <wp:extent cx="431956" cy="712466"/>
                <wp:effectExtent l="0" t="0" r="6350" b="0"/>
                <wp:docPr id="1026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6" name="Pictur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8673" t="21175" r="37404" b="39412"/>
                        <a:stretch/>
                      </pic:blipFill>
                      <pic:spPr bwMode="auto">
                        <a:xfrm>
                          <a:off x="0" y="0"/>
                          <a:ext cx="438421" cy="7231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7FDC50E2" w14:textId="77777777" w:rsidR="00DF40B8" w:rsidRPr="00FE4DAD" w:rsidRDefault="00DF40B8" w:rsidP="00856A86"/>
      </w:tc>
      <w:tc>
        <w:tcPr>
          <w:tcW w:w="8309" w:type="dxa"/>
        </w:tcPr>
        <w:p w14:paraId="4217E4CA" w14:textId="77777777" w:rsidR="00DF40B8" w:rsidRPr="00FE4DAD" w:rsidRDefault="00DF40B8" w:rsidP="00856A86">
          <w:pPr>
            <w:pStyle w:val="Avdelingstittel"/>
            <w:rPr>
              <w:lang w:val="en-US"/>
            </w:rPr>
          </w:pPr>
        </w:p>
      </w:tc>
    </w:tr>
    <w:tr w:rsidR="00DF40B8" w:rsidRPr="00CF7153" w14:paraId="7CCDC119" w14:textId="77777777" w:rsidTr="00400426">
      <w:trPr>
        <w:trHeight w:val="282"/>
      </w:trPr>
      <w:tc>
        <w:tcPr>
          <w:tcW w:w="972" w:type="dxa"/>
          <w:vMerge/>
        </w:tcPr>
        <w:p w14:paraId="02D1B601" w14:textId="77777777" w:rsidR="00DF40B8" w:rsidRPr="00FE4DAD" w:rsidRDefault="00DF40B8" w:rsidP="00856A86">
          <w:pPr>
            <w:ind w:left="-6"/>
          </w:pPr>
        </w:p>
      </w:tc>
      <w:tc>
        <w:tcPr>
          <w:tcW w:w="178" w:type="dxa"/>
          <w:vMerge/>
        </w:tcPr>
        <w:p w14:paraId="4240095F" w14:textId="77777777" w:rsidR="00DF40B8" w:rsidRPr="00FE4DAD" w:rsidRDefault="00DF40B8" w:rsidP="00856A86"/>
      </w:tc>
      <w:tc>
        <w:tcPr>
          <w:tcW w:w="8309" w:type="dxa"/>
        </w:tcPr>
        <w:p w14:paraId="2DB46685" w14:textId="3B018E6A" w:rsidR="00DF40B8" w:rsidRPr="00CF7153" w:rsidRDefault="00DF40B8" w:rsidP="00856A86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>
            <w:rPr>
              <w:rStyle w:val="Boktittel"/>
            </w:rPr>
            <w:t>FORSVARSMATERIELL</w:t>
          </w:r>
        </w:p>
      </w:tc>
    </w:tr>
    <w:tr w:rsidR="00DF40B8" w:rsidRPr="00AB2BE9" w14:paraId="41B3E16B" w14:textId="77777777" w:rsidTr="00400426">
      <w:trPr>
        <w:trHeight w:val="421"/>
      </w:trPr>
      <w:tc>
        <w:tcPr>
          <w:tcW w:w="972" w:type="dxa"/>
          <w:vMerge/>
          <w:tcBorders>
            <w:bottom w:val="nil"/>
          </w:tcBorders>
        </w:tcPr>
        <w:p w14:paraId="7C75D28A" w14:textId="77777777" w:rsidR="00DF40B8" w:rsidRPr="00FE4DAD" w:rsidRDefault="00DF40B8" w:rsidP="00856A86">
          <w:pPr>
            <w:ind w:left="-6"/>
          </w:pPr>
        </w:p>
      </w:tc>
      <w:tc>
        <w:tcPr>
          <w:tcW w:w="178" w:type="dxa"/>
          <w:vMerge/>
          <w:tcBorders>
            <w:bottom w:val="nil"/>
          </w:tcBorders>
        </w:tcPr>
        <w:p w14:paraId="4F1AFF14" w14:textId="77777777" w:rsidR="00DF40B8" w:rsidRPr="00FE4DAD" w:rsidRDefault="00DF40B8" w:rsidP="00856A86"/>
      </w:tc>
      <w:tc>
        <w:tcPr>
          <w:tcW w:w="8309" w:type="dxa"/>
          <w:tcBorders>
            <w:bottom w:val="single" w:sz="4" w:space="0" w:color="auto"/>
          </w:tcBorders>
        </w:tcPr>
        <w:p w14:paraId="1647206E" w14:textId="508D845F" w:rsidR="00DF40B8" w:rsidRPr="00AE5C65" w:rsidRDefault="00DF40B8" w:rsidP="00AE5C65">
          <w:pPr>
            <w:pStyle w:val="Avdelingstittel"/>
            <w:rPr>
              <w:sz w:val="25"/>
              <w:szCs w:val="25"/>
            </w:rPr>
          </w:pPr>
          <w:r>
            <w:br/>
          </w:r>
          <w:r w:rsidR="00B15030" w:rsidRPr="00AE5C65">
            <w:rPr>
              <w:sz w:val="25"/>
              <w:szCs w:val="25"/>
            </w:rPr>
            <w:t xml:space="preserve">Forespørsel 100835 – Demilitarisering av </w:t>
          </w:r>
          <w:r w:rsidR="00B15030" w:rsidRPr="00AE5C65">
            <w:rPr>
              <w:rFonts w:cstheme="majorBidi"/>
              <w:color w:val="17365D" w:themeColor="text2" w:themeShade="BF"/>
              <w:sz w:val="25"/>
              <w:szCs w:val="25"/>
              <w:lang w:eastAsia="en-US"/>
            </w:rPr>
            <w:t xml:space="preserve">overskuddsmateriell fra Forsvaret </w:t>
          </w:r>
          <w:r w:rsidR="00B15A2F" w:rsidRPr="00AE5C65">
            <w:rPr>
              <w:sz w:val="25"/>
              <w:szCs w:val="25"/>
            </w:rPr>
            <w:br/>
          </w:r>
          <w:r w:rsidRPr="00AE5C65">
            <w:rPr>
              <w:sz w:val="25"/>
              <w:szCs w:val="25"/>
            </w:rPr>
            <w:t xml:space="preserve">Vedlegg </w:t>
          </w:r>
          <w:r w:rsidR="00AE5C65" w:rsidRPr="00AE5C65">
            <w:rPr>
              <w:sz w:val="25"/>
              <w:szCs w:val="25"/>
            </w:rPr>
            <w:t>A Leveringsspesifikasjon</w:t>
          </w:r>
        </w:p>
      </w:tc>
    </w:tr>
  </w:tbl>
  <w:p w14:paraId="2CDBAE53" w14:textId="77777777" w:rsidR="001F5092" w:rsidRDefault="001F5092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5"/>
      <w:gridCol w:w="167"/>
      <w:gridCol w:w="8518"/>
    </w:tblGrid>
    <w:tr w:rsidR="005706D7" w:rsidRPr="00FE4DAD" w14:paraId="0E2C7133" w14:textId="77777777" w:rsidTr="00FB5AB4">
      <w:trPr>
        <w:trHeight w:val="240"/>
      </w:trPr>
      <w:tc>
        <w:tcPr>
          <w:tcW w:w="972" w:type="dxa"/>
          <w:vMerge w:val="restart"/>
        </w:tcPr>
        <w:p w14:paraId="0E2C7130" w14:textId="2763B75A" w:rsidR="005706D7" w:rsidRPr="00FE4DAD" w:rsidRDefault="005706D7" w:rsidP="00F005F9">
          <w:pPr>
            <w:spacing w:line="228" w:lineRule="auto"/>
            <w:ind w:left="-6"/>
          </w:pPr>
          <w:r w:rsidRPr="00224CC1">
            <w:rPr>
              <w:rFonts w:ascii="Myriad Pro" w:hAnsi="Myriad Pro"/>
              <w:noProof/>
              <w:lang w:eastAsia="nb-NO"/>
            </w:rPr>
            <w:drawing>
              <wp:inline distT="0" distB="0" distL="0" distR="0" wp14:anchorId="377DAF38" wp14:editId="6BB7C1AC">
                <wp:extent cx="431956" cy="712466"/>
                <wp:effectExtent l="0" t="0" r="6350" b="0"/>
                <wp:docPr id="4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6" name="Pictur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8673" t="21175" r="37404" b="39412"/>
                        <a:stretch/>
                      </pic:blipFill>
                      <pic:spPr bwMode="auto">
                        <a:xfrm>
                          <a:off x="0" y="0"/>
                          <a:ext cx="438421" cy="7231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0E2C7131" w14:textId="77777777" w:rsidR="005706D7" w:rsidRPr="00FE4DAD" w:rsidRDefault="005706D7" w:rsidP="00F005F9"/>
      </w:tc>
      <w:tc>
        <w:tcPr>
          <w:tcW w:w="8915" w:type="dxa"/>
        </w:tcPr>
        <w:p w14:paraId="0E2C7132" w14:textId="77777777" w:rsidR="005706D7" w:rsidRPr="00FE4DAD" w:rsidRDefault="005706D7" w:rsidP="00F005F9">
          <w:pPr>
            <w:pStyle w:val="Avdelingstittel"/>
            <w:rPr>
              <w:lang w:val="en-US"/>
            </w:rPr>
          </w:pPr>
        </w:p>
      </w:tc>
    </w:tr>
    <w:tr w:rsidR="005706D7" w:rsidRPr="00CF7153" w14:paraId="0E2C7137" w14:textId="77777777" w:rsidTr="00FB5AB4">
      <w:trPr>
        <w:trHeight w:val="282"/>
      </w:trPr>
      <w:tc>
        <w:tcPr>
          <w:tcW w:w="972" w:type="dxa"/>
          <w:vMerge/>
        </w:tcPr>
        <w:p w14:paraId="0E2C7134" w14:textId="77777777" w:rsidR="005706D7" w:rsidRPr="00FE4DAD" w:rsidRDefault="005706D7" w:rsidP="00F005F9">
          <w:pPr>
            <w:ind w:left="-6"/>
          </w:pPr>
        </w:p>
      </w:tc>
      <w:tc>
        <w:tcPr>
          <w:tcW w:w="178" w:type="dxa"/>
          <w:vMerge/>
        </w:tcPr>
        <w:p w14:paraId="0E2C7135" w14:textId="77777777" w:rsidR="005706D7" w:rsidRPr="00FE4DAD" w:rsidRDefault="005706D7" w:rsidP="00F005F9"/>
      </w:tc>
      <w:tc>
        <w:tcPr>
          <w:tcW w:w="8915" w:type="dxa"/>
        </w:tcPr>
        <w:p w14:paraId="0E2C7136" w14:textId="70B8DE7B" w:rsidR="005706D7" w:rsidRPr="00CF7153" w:rsidRDefault="005706D7" w:rsidP="00F005F9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>
            <w:rPr>
              <w:rStyle w:val="Boktittel"/>
            </w:rPr>
            <w:t>FORSVARSMATERIELL</w:t>
          </w:r>
        </w:p>
      </w:tc>
    </w:tr>
    <w:tr w:rsidR="005706D7" w:rsidRPr="00AB2BE9" w14:paraId="0E2C713C" w14:textId="77777777" w:rsidTr="00FB5AB4">
      <w:trPr>
        <w:trHeight w:val="421"/>
      </w:trPr>
      <w:tc>
        <w:tcPr>
          <w:tcW w:w="972" w:type="dxa"/>
          <w:vMerge/>
          <w:tcBorders>
            <w:bottom w:val="nil"/>
          </w:tcBorders>
        </w:tcPr>
        <w:p w14:paraId="0E2C7138" w14:textId="77777777" w:rsidR="005706D7" w:rsidRPr="00FE4DAD" w:rsidRDefault="005706D7" w:rsidP="00F005F9">
          <w:pPr>
            <w:ind w:left="-6"/>
          </w:pPr>
        </w:p>
      </w:tc>
      <w:tc>
        <w:tcPr>
          <w:tcW w:w="178" w:type="dxa"/>
          <w:vMerge/>
          <w:tcBorders>
            <w:bottom w:val="nil"/>
          </w:tcBorders>
        </w:tcPr>
        <w:p w14:paraId="0E2C7139" w14:textId="77777777" w:rsidR="005706D7" w:rsidRPr="00FE4DAD" w:rsidRDefault="005706D7" w:rsidP="00F005F9"/>
      </w:tc>
      <w:tc>
        <w:tcPr>
          <w:tcW w:w="8915" w:type="dxa"/>
          <w:tcBorders>
            <w:bottom w:val="single" w:sz="4" w:space="0" w:color="auto"/>
          </w:tcBorders>
        </w:tcPr>
        <w:p w14:paraId="0E2C713B" w14:textId="469C3F8E" w:rsidR="005706D7" w:rsidRPr="00AB2BE9" w:rsidRDefault="005706D7" w:rsidP="00FB5AB4">
          <w:pPr>
            <w:pStyle w:val="Avdelingstittel"/>
          </w:pPr>
          <w:r>
            <w:br/>
          </w:r>
          <w:r w:rsidR="00AE5C65" w:rsidRPr="00AE5C65">
            <w:rPr>
              <w:sz w:val="25"/>
              <w:szCs w:val="25"/>
            </w:rPr>
            <w:t xml:space="preserve">Forespørsel 100835 – Demilitarisering av </w:t>
          </w:r>
          <w:r w:rsidR="00AE5C65" w:rsidRPr="00AE5C65">
            <w:rPr>
              <w:rFonts w:cstheme="majorBidi"/>
              <w:color w:val="17365D" w:themeColor="text2" w:themeShade="BF"/>
              <w:sz w:val="25"/>
              <w:szCs w:val="25"/>
              <w:lang w:eastAsia="en-US"/>
            </w:rPr>
            <w:t xml:space="preserve">overskuddsmateriell fra Forsvaret </w:t>
          </w:r>
          <w:r w:rsidR="00AE5C65" w:rsidRPr="00AE5C65">
            <w:rPr>
              <w:sz w:val="25"/>
              <w:szCs w:val="25"/>
            </w:rPr>
            <w:br/>
            <w:t>Vedlegg A Leveringsspesifikasjon</w:t>
          </w:r>
        </w:p>
      </w:tc>
    </w:tr>
  </w:tbl>
  <w:p w14:paraId="0E2C713D" w14:textId="77777777" w:rsidR="001F5092" w:rsidRDefault="001F5092" w:rsidP="00521180">
    <w:pPr>
      <w:spacing w:line="200" w:lineRule="exact"/>
      <w:rPr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0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2"/>
      <w:gridCol w:w="178"/>
      <w:gridCol w:w="8309"/>
    </w:tblGrid>
    <w:tr w:rsidR="001F5092" w:rsidRPr="00FE4DAD" w14:paraId="0E2C7142" w14:textId="77777777" w:rsidTr="00856A86">
      <w:trPr>
        <w:trHeight w:val="240"/>
      </w:trPr>
      <w:tc>
        <w:tcPr>
          <w:tcW w:w="972" w:type="dxa"/>
          <w:vMerge w:val="restart"/>
        </w:tcPr>
        <w:p w14:paraId="0E2C713F" w14:textId="77777777" w:rsidR="001F5092" w:rsidRPr="00FE4DAD" w:rsidRDefault="001F5092" w:rsidP="00856A86">
          <w:pPr>
            <w:spacing w:line="228" w:lineRule="auto"/>
            <w:ind w:left="-6"/>
          </w:pPr>
          <w:r>
            <w:rPr>
              <w:noProof/>
              <w:lang w:eastAsia="nb-NO"/>
            </w:rPr>
            <w:drawing>
              <wp:inline distT="0" distB="0" distL="0" distR="0" wp14:anchorId="0E2C714F" wp14:editId="0E2C7150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0E2C7140" w14:textId="77777777" w:rsidR="001F5092" w:rsidRPr="00FE4DAD" w:rsidRDefault="001F5092" w:rsidP="00856A86"/>
      </w:tc>
      <w:tc>
        <w:tcPr>
          <w:tcW w:w="8308" w:type="dxa"/>
        </w:tcPr>
        <w:p w14:paraId="0E2C7141" w14:textId="77777777" w:rsidR="001F5092" w:rsidRPr="00FE4DAD" w:rsidRDefault="001F5092" w:rsidP="00856A86">
          <w:pPr>
            <w:pStyle w:val="Avdelingstittel"/>
            <w:rPr>
              <w:lang w:val="en-US"/>
            </w:rPr>
          </w:pPr>
        </w:p>
      </w:tc>
    </w:tr>
    <w:tr w:rsidR="001F5092" w:rsidRPr="00CF7153" w14:paraId="0E2C7146" w14:textId="77777777" w:rsidTr="00856A86">
      <w:trPr>
        <w:trHeight w:val="282"/>
      </w:trPr>
      <w:tc>
        <w:tcPr>
          <w:tcW w:w="972" w:type="dxa"/>
          <w:vMerge/>
        </w:tcPr>
        <w:p w14:paraId="0E2C7143" w14:textId="77777777" w:rsidR="001F5092" w:rsidRPr="00FE4DAD" w:rsidRDefault="001F5092" w:rsidP="00856A86">
          <w:pPr>
            <w:ind w:left="-6"/>
          </w:pPr>
        </w:p>
      </w:tc>
      <w:tc>
        <w:tcPr>
          <w:tcW w:w="178" w:type="dxa"/>
          <w:vMerge/>
        </w:tcPr>
        <w:p w14:paraId="0E2C7144" w14:textId="77777777" w:rsidR="001F5092" w:rsidRPr="00FE4DAD" w:rsidRDefault="001F5092" w:rsidP="00856A86"/>
      </w:tc>
      <w:tc>
        <w:tcPr>
          <w:tcW w:w="8308" w:type="dxa"/>
        </w:tcPr>
        <w:p w14:paraId="0E2C7145" w14:textId="77777777" w:rsidR="001F5092" w:rsidRPr="00CF7153" w:rsidRDefault="001F5092" w:rsidP="00856A86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1F5092" w:rsidRPr="00AB2BE9" w14:paraId="0E2C714B" w14:textId="77777777" w:rsidTr="00856A86">
      <w:trPr>
        <w:trHeight w:val="421"/>
      </w:trPr>
      <w:tc>
        <w:tcPr>
          <w:tcW w:w="972" w:type="dxa"/>
          <w:vMerge/>
          <w:tcBorders>
            <w:bottom w:val="nil"/>
          </w:tcBorders>
        </w:tcPr>
        <w:p w14:paraId="0E2C7147" w14:textId="77777777" w:rsidR="001F5092" w:rsidRPr="00FE4DAD" w:rsidRDefault="001F5092" w:rsidP="00856A86">
          <w:pPr>
            <w:ind w:left="-6"/>
          </w:pPr>
        </w:p>
      </w:tc>
      <w:tc>
        <w:tcPr>
          <w:tcW w:w="178" w:type="dxa"/>
          <w:vMerge/>
          <w:tcBorders>
            <w:bottom w:val="nil"/>
          </w:tcBorders>
        </w:tcPr>
        <w:p w14:paraId="0E2C7148" w14:textId="77777777" w:rsidR="001F5092" w:rsidRPr="00FE4DAD" w:rsidRDefault="001F5092" w:rsidP="00856A86"/>
      </w:tc>
      <w:tc>
        <w:tcPr>
          <w:tcW w:w="8308" w:type="dxa"/>
          <w:tcBorders>
            <w:bottom w:val="single" w:sz="4" w:space="0" w:color="auto"/>
          </w:tcBorders>
        </w:tcPr>
        <w:p w14:paraId="0E2C7149" w14:textId="77777777" w:rsidR="001F5092" w:rsidRDefault="001F5092" w:rsidP="00856A86">
          <w:pPr>
            <w:pStyle w:val="Avdelingstittel"/>
          </w:pPr>
          <w:r>
            <w:t>Forsvarets logistikkorganisasjon</w:t>
          </w:r>
        </w:p>
        <w:p w14:paraId="0E2C714A" w14:textId="77777777" w:rsidR="001F5092" w:rsidRPr="00AB2BE9" w:rsidRDefault="001F5092" w:rsidP="00856A86">
          <w:pPr>
            <w:pStyle w:val="Avdelingstittel"/>
            <w:jc w:val="right"/>
          </w:pPr>
        </w:p>
      </w:tc>
    </w:tr>
  </w:tbl>
  <w:p w14:paraId="0E2C714C" w14:textId="77777777" w:rsidR="001F5092" w:rsidRDefault="001F509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851AE"/>
    <w:multiLevelType w:val="hybridMultilevel"/>
    <w:tmpl w:val="ADA07B44"/>
    <w:lvl w:ilvl="0" w:tplc="AE3A7DC2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5A81DF1"/>
    <w:multiLevelType w:val="hybridMultilevel"/>
    <w:tmpl w:val="9E9C449C"/>
    <w:lvl w:ilvl="0" w:tplc="8D0C99FA">
      <w:numFmt w:val="bullet"/>
      <w:lvlText w:val="•"/>
      <w:lvlJc w:val="left"/>
      <w:pPr>
        <w:ind w:left="1080" w:hanging="720"/>
      </w:pPr>
      <w:rPr>
        <w:rFonts w:ascii="Calibri" w:eastAsiaTheme="minorEastAsia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43391"/>
    <w:multiLevelType w:val="hybridMultilevel"/>
    <w:tmpl w:val="C422D03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4207B"/>
    <w:multiLevelType w:val="hybridMultilevel"/>
    <w:tmpl w:val="AEE048F6"/>
    <w:lvl w:ilvl="0" w:tplc="8D0C99FA">
      <w:numFmt w:val="bullet"/>
      <w:lvlText w:val="•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B3A74"/>
    <w:multiLevelType w:val="hybridMultilevel"/>
    <w:tmpl w:val="44A846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B600C"/>
    <w:multiLevelType w:val="hybridMultilevel"/>
    <w:tmpl w:val="E4842B8C"/>
    <w:lvl w:ilvl="0" w:tplc="0414000F">
      <w:start w:val="1"/>
      <w:numFmt w:val="decimal"/>
      <w:lvlText w:val="%1."/>
      <w:lvlJc w:val="left"/>
      <w:pPr>
        <w:ind w:left="1906" w:hanging="360"/>
      </w:pPr>
    </w:lvl>
    <w:lvl w:ilvl="1" w:tplc="04140019" w:tentative="1">
      <w:start w:val="1"/>
      <w:numFmt w:val="lowerLetter"/>
      <w:lvlText w:val="%2."/>
      <w:lvlJc w:val="left"/>
      <w:pPr>
        <w:ind w:left="2626" w:hanging="360"/>
      </w:pPr>
    </w:lvl>
    <w:lvl w:ilvl="2" w:tplc="0414001B" w:tentative="1">
      <w:start w:val="1"/>
      <w:numFmt w:val="lowerRoman"/>
      <w:lvlText w:val="%3."/>
      <w:lvlJc w:val="right"/>
      <w:pPr>
        <w:ind w:left="3346" w:hanging="180"/>
      </w:pPr>
    </w:lvl>
    <w:lvl w:ilvl="3" w:tplc="0414000F" w:tentative="1">
      <w:start w:val="1"/>
      <w:numFmt w:val="decimal"/>
      <w:lvlText w:val="%4."/>
      <w:lvlJc w:val="left"/>
      <w:pPr>
        <w:ind w:left="4066" w:hanging="360"/>
      </w:pPr>
    </w:lvl>
    <w:lvl w:ilvl="4" w:tplc="04140019" w:tentative="1">
      <w:start w:val="1"/>
      <w:numFmt w:val="lowerLetter"/>
      <w:lvlText w:val="%5."/>
      <w:lvlJc w:val="left"/>
      <w:pPr>
        <w:ind w:left="4786" w:hanging="360"/>
      </w:pPr>
    </w:lvl>
    <w:lvl w:ilvl="5" w:tplc="0414001B" w:tentative="1">
      <w:start w:val="1"/>
      <w:numFmt w:val="lowerRoman"/>
      <w:lvlText w:val="%6."/>
      <w:lvlJc w:val="right"/>
      <w:pPr>
        <w:ind w:left="5506" w:hanging="180"/>
      </w:pPr>
    </w:lvl>
    <w:lvl w:ilvl="6" w:tplc="0414000F" w:tentative="1">
      <w:start w:val="1"/>
      <w:numFmt w:val="decimal"/>
      <w:lvlText w:val="%7."/>
      <w:lvlJc w:val="left"/>
      <w:pPr>
        <w:ind w:left="6226" w:hanging="360"/>
      </w:pPr>
    </w:lvl>
    <w:lvl w:ilvl="7" w:tplc="04140019" w:tentative="1">
      <w:start w:val="1"/>
      <w:numFmt w:val="lowerLetter"/>
      <w:lvlText w:val="%8."/>
      <w:lvlJc w:val="left"/>
      <w:pPr>
        <w:ind w:left="6946" w:hanging="360"/>
      </w:pPr>
    </w:lvl>
    <w:lvl w:ilvl="8" w:tplc="0414001B" w:tentative="1">
      <w:start w:val="1"/>
      <w:numFmt w:val="lowerRoman"/>
      <w:lvlText w:val="%9."/>
      <w:lvlJc w:val="right"/>
      <w:pPr>
        <w:ind w:left="7666" w:hanging="180"/>
      </w:pPr>
    </w:lvl>
  </w:abstractNum>
  <w:abstractNum w:abstractNumId="7" w15:restartNumberingAfterBreak="0">
    <w:nsid w:val="1FFA6EDF"/>
    <w:multiLevelType w:val="hybridMultilevel"/>
    <w:tmpl w:val="82FA4F68"/>
    <w:lvl w:ilvl="0" w:tplc="04140001">
      <w:start w:val="1"/>
      <w:numFmt w:val="bullet"/>
      <w:lvlText w:val=""/>
      <w:lvlJc w:val="left"/>
      <w:pPr>
        <w:ind w:left="154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8" w15:restartNumberingAfterBreak="0">
    <w:nsid w:val="2B843266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F6F6920"/>
    <w:multiLevelType w:val="hybridMultilevel"/>
    <w:tmpl w:val="95485AB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4227CA"/>
    <w:multiLevelType w:val="hybridMultilevel"/>
    <w:tmpl w:val="4FA00D7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1F418E"/>
    <w:multiLevelType w:val="multilevel"/>
    <w:tmpl w:val="F0F818C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18137CD"/>
    <w:multiLevelType w:val="hybridMultilevel"/>
    <w:tmpl w:val="C2AA7B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67260A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C4E1D22"/>
    <w:multiLevelType w:val="hybridMultilevel"/>
    <w:tmpl w:val="94620B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7B1C3E"/>
    <w:multiLevelType w:val="hybridMultilevel"/>
    <w:tmpl w:val="8DA8F1BA"/>
    <w:lvl w:ilvl="0" w:tplc="4044BAD8">
      <w:start w:val="1"/>
      <w:numFmt w:val="decimal"/>
      <w:lvlText w:val="%1."/>
      <w:lvlJc w:val="left"/>
      <w:pPr>
        <w:ind w:left="1546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266" w:hanging="360"/>
      </w:pPr>
    </w:lvl>
    <w:lvl w:ilvl="2" w:tplc="0414001B" w:tentative="1">
      <w:start w:val="1"/>
      <w:numFmt w:val="lowerRoman"/>
      <w:lvlText w:val="%3."/>
      <w:lvlJc w:val="right"/>
      <w:pPr>
        <w:ind w:left="2986" w:hanging="180"/>
      </w:pPr>
    </w:lvl>
    <w:lvl w:ilvl="3" w:tplc="0414000F" w:tentative="1">
      <w:start w:val="1"/>
      <w:numFmt w:val="decimal"/>
      <w:lvlText w:val="%4."/>
      <w:lvlJc w:val="left"/>
      <w:pPr>
        <w:ind w:left="3706" w:hanging="360"/>
      </w:pPr>
    </w:lvl>
    <w:lvl w:ilvl="4" w:tplc="04140019" w:tentative="1">
      <w:start w:val="1"/>
      <w:numFmt w:val="lowerLetter"/>
      <w:lvlText w:val="%5."/>
      <w:lvlJc w:val="left"/>
      <w:pPr>
        <w:ind w:left="4426" w:hanging="360"/>
      </w:pPr>
    </w:lvl>
    <w:lvl w:ilvl="5" w:tplc="0414001B" w:tentative="1">
      <w:start w:val="1"/>
      <w:numFmt w:val="lowerRoman"/>
      <w:lvlText w:val="%6."/>
      <w:lvlJc w:val="right"/>
      <w:pPr>
        <w:ind w:left="5146" w:hanging="180"/>
      </w:pPr>
    </w:lvl>
    <w:lvl w:ilvl="6" w:tplc="0414000F" w:tentative="1">
      <w:start w:val="1"/>
      <w:numFmt w:val="decimal"/>
      <w:lvlText w:val="%7."/>
      <w:lvlJc w:val="left"/>
      <w:pPr>
        <w:ind w:left="5866" w:hanging="360"/>
      </w:pPr>
    </w:lvl>
    <w:lvl w:ilvl="7" w:tplc="04140019" w:tentative="1">
      <w:start w:val="1"/>
      <w:numFmt w:val="lowerLetter"/>
      <w:lvlText w:val="%8."/>
      <w:lvlJc w:val="left"/>
      <w:pPr>
        <w:ind w:left="6586" w:hanging="360"/>
      </w:pPr>
    </w:lvl>
    <w:lvl w:ilvl="8" w:tplc="0414001B" w:tentative="1">
      <w:start w:val="1"/>
      <w:numFmt w:val="lowerRoman"/>
      <w:lvlText w:val="%9."/>
      <w:lvlJc w:val="right"/>
      <w:pPr>
        <w:ind w:left="7306" w:hanging="180"/>
      </w:pPr>
    </w:lvl>
  </w:abstractNum>
  <w:abstractNum w:abstractNumId="16" w15:restartNumberingAfterBreak="0">
    <w:nsid w:val="54255AB0"/>
    <w:multiLevelType w:val="hybridMultilevel"/>
    <w:tmpl w:val="D350514E"/>
    <w:lvl w:ilvl="0" w:tplc="04140001">
      <w:start w:val="1"/>
      <w:numFmt w:val="bullet"/>
      <w:lvlText w:val=""/>
      <w:lvlJc w:val="left"/>
      <w:pPr>
        <w:ind w:left="15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3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4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1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40" w:hanging="360"/>
      </w:pPr>
      <w:rPr>
        <w:rFonts w:ascii="Wingdings" w:hAnsi="Wingdings" w:hint="default"/>
      </w:rPr>
    </w:lvl>
  </w:abstractNum>
  <w:abstractNum w:abstractNumId="17" w15:restartNumberingAfterBreak="0">
    <w:nsid w:val="54ED5847"/>
    <w:multiLevelType w:val="hybridMultilevel"/>
    <w:tmpl w:val="C3E6DD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A43F84"/>
    <w:multiLevelType w:val="hybridMultilevel"/>
    <w:tmpl w:val="D45A34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0" w15:restartNumberingAfterBreak="0">
    <w:nsid w:val="5D4F7871"/>
    <w:multiLevelType w:val="hybridMultilevel"/>
    <w:tmpl w:val="D8DAE450"/>
    <w:lvl w:ilvl="0" w:tplc="F43C61FC">
      <w:numFmt w:val="bullet"/>
      <w:lvlText w:val="-"/>
      <w:lvlJc w:val="left"/>
      <w:pPr>
        <w:ind w:left="1080" w:hanging="720"/>
      </w:pPr>
      <w:rPr>
        <w:rFonts w:ascii="Calibri" w:eastAsiaTheme="minorEastAsia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9262F0"/>
    <w:multiLevelType w:val="hybridMultilevel"/>
    <w:tmpl w:val="9B048130"/>
    <w:lvl w:ilvl="0" w:tplc="0414000F">
      <w:start w:val="1"/>
      <w:numFmt w:val="decimal"/>
      <w:lvlText w:val="%1."/>
      <w:lvlJc w:val="left"/>
      <w:pPr>
        <w:ind w:left="1080" w:hanging="360"/>
      </w:pPr>
    </w:lvl>
    <w:lvl w:ilvl="1" w:tplc="04140019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3FE495B"/>
    <w:multiLevelType w:val="hybridMultilevel"/>
    <w:tmpl w:val="97725410"/>
    <w:lvl w:ilvl="0" w:tplc="F43C61FC">
      <w:numFmt w:val="bullet"/>
      <w:lvlText w:val="-"/>
      <w:lvlJc w:val="left"/>
      <w:pPr>
        <w:ind w:left="1080" w:hanging="720"/>
      </w:pPr>
      <w:rPr>
        <w:rFonts w:ascii="Calibri" w:eastAsiaTheme="minorEastAsia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A37736"/>
    <w:multiLevelType w:val="hybridMultilevel"/>
    <w:tmpl w:val="693EEF68"/>
    <w:lvl w:ilvl="0" w:tplc="8D0C99FA">
      <w:numFmt w:val="bullet"/>
      <w:lvlText w:val="•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C20D0A"/>
    <w:multiLevelType w:val="hybridMultilevel"/>
    <w:tmpl w:val="B914CD90"/>
    <w:lvl w:ilvl="0" w:tplc="04140001">
      <w:start w:val="1"/>
      <w:numFmt w:val="bullet"/>
      <w:lvlText w:val=""/>
      <w:lvlJc w:val="left"/>
      <w:pPr>
        <w:ind w:left="190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abstractNum w:abstractNumId="25" w15:restartNumberingAfterBreak="0">
    <w:nsid w:val="7B682334"/>
    <w:multiLevelType w:val="hybridMultilevel"/>
    <w:tmpl w:val="7BD87E16"/>
    <w:lvl w:ilvl="0" w:tplc="041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4"/>
  </w:num>
  <w:num w:numId="3">
    <w:abstractNumId w:val="7"/>
  </w:num>
  <w:num w:numId="4">
    <w:abstractNumId w:val="8"/>
  </w:num>
  <w:num w:numId="5">
    <w:abstractNumId w:val="16"/>
  </w:num>
  <w:num w:numId="6">
    <w:abstractNumId w:val="18"/>
  </w:num>
  <w:num w:numId="7">
    <w:abstractNumId w:val="25"/>
  </w:num>
  <w:num w:numId="8">
    <w:abstractNumId w:val="11"/>
  </w:num>
  <w:num w:numId="9">
    <w:abstractNumId w:val="13"/>
  </w:num>
  <w:num w:numId="10">
    <w:abstractNumId w:val="13"/>
  </w:num>
  <w:num w:numId="11">
    <w:abstractNumId w:val="13"/>
  </w:num>
  <w:num w:numId="12">
    <w:abstractNumId w:val="13"/>
  </w:num>
  <w:num w:numId="13">
    <w:abstractNumId w:val="1"/>
  </w:num>
  <w:num w:numId="14">
    <w:abstractNumId w:val="6"/>
  </w:num>
  <w:num w:numId="15">
    <w:abstractNumId w:val="15"/>
  </w:num>
  <w:num w:numId="16">
    <w:abstractNumId w:val="1"/>
  </w:num>
  <w:num w:numId="17">
    <w:abstractNumId w:val="14"/>
  </w:num>
  <w:num w:numId="18">
    <w:abstractNumId w:val="21"/>
  </w:num>
  <w:num w:numId="19">
    <w:abstractNumId w:val="1"/>
  </w:num>
  <w:num w:numId="20">
    <w:abstractNumId w:val="1"/>
  </w:num>
  <w:num w:numId="21">
    <w:abstractNumId w:val="19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7"/>
  </w:num>
  <w:num w:numId="40">
    <w:abstractNumId w:val="0"/>
  </w:num>
  <w:num w:numId="41">
    <w:abstractNumId w:val="12"/>
  </w:num>
  <w:num w:numId="42">
    <w:abstractNumId w:val="9"/>
  </w:num>
  <w:num w:numId="43">
    <w:abstractNumId w:val="10"/>
  </w:num>
  <w:num w:numId="44">
    <w:abstractNumId w:val="3"/>
  </w:num>
  <w:num w:numId="45">
    <w:abstractNumId w:val="5"/>
  </w:num>
  <w:num w:numId="46">
    <w:abstractNumId w:val="22"/>
  </w:num>
  <w:num w:numId="47">
    <w:abstractNumId w:val="20"/>
  </w:num>
  <w:num w:numId="48">
    <w:abstractNumId w:val="2"/>
  </w:num>
  <w:num w:numId="49">
    <w:abstractNumId w:val="23"/>
  </w:num>
  <w:num w:numId="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48B"/>
    <w:rsid w:val="00000B52"/>
    <w:rsid w:val="00002A86"/>
    <w:rsid w:val="0000402F"/>
    <w:rsid w:val="00005743"/>
    <w:rsid w:val="00005AA0"/>
    <w:rsid w:val="000070C8"/>
    <w:rsid w:val="0001258C"/>
    <w:rsid w:val="000158E6"/>
    <w:rsid w:val="00017F4E"/>
    <w:rsid w:val="00023B36"/>
    <w:rsid w:val="0002491A"/>
    <w:rsid w:val="00024EC2"/>
    <w:rsid w:val="00030DD1"/>
    <w:rsid w:val="00031521"/>
    <w:rsid w:val="00031E96"/>
    <w:rsid w:val="0003376D"/>
    <w:rsid w:val="00035785"/>
    <w:rsid w:val="0003630F"/>
    <w:rsid w:val="00040C6A"/>
    <w:rsid w:val="00042EA2"/>
    <w:rsid w:val="000435E4"/>
    <w:rsid w:val="000441FE"/>
    <w:rsid w:val="000449DB"/>
    <w:rsid w:val="000520DE"/>
    <w:rsid w:val="00052645"/>
    <w:rsid w:val="00053385"/>
    <w:rsid w:val="00055EC9"/>
    <w:rsid w:val="00063B87"/>
    <w:rsid w:val="000642C2"/>
    <w:rsid w:val="00066D00"/>
    <w:rsid w:val="00067E6B"/>
    <w:rsid w:val="00072CE1"/>
    <w:rsid w:val="000736A6"/>
    <w:rsid w:val="00075A7F"/>
    <w:rsid w:val="00081853"/>
    <w:rsid w:val="00083E02"/>
    <w:rsid w:val="00086ECE"/>
    <w:rsid w:val="000909E4"/>
    <w:rsid w:val="000920CD"/>
    <w:rsid w:val="00092640"/>
    <w:rsid w:val="0009380F"/>
    <w:rsid w:val="00096548"/>
    <w:rsid w:val="000A3395"/>
    <w:rsid w:val="000A4721"/>
    <w:rsid w:val="000A7E06"/>
    <w:rsid w:val="000B0BA7"/>
    <w:rsid w:val="000B2314"/>
    <w:rsid w:val="000C17B8"/>
    <w:rsid w:val="000C3732"/>
    <w:rsid w:val="000C75DE"/>
    <w:rsid w:val="000C7A13"/>
    <w:rsid w:val="000D241B"/>
    <w:rsid w:val="000D74D4"/>
    <w:rsid w:val="000E09FD"/>
    <w:rsid w:val="000E187D"/>
    <w:rsid w:val="000E193F"/>
    <w:rsid w:val="000F3AF4"/>
    <w:rsid w:val="000F6E86"/>
    <w:rsid w:val="00105D60"/>
    <w:rsid w:val="00107CD5"/>
    <w:rsid w:val="001108BD"/>
    <w:rsid w:val="0011375B"/>
    <w:rsid w:val="001144BC"/>
    <w:rsid w:val="001144F7"/>
    <w:rsid w:val="001157E9"/>
    <w:rsid w:val="00116795"/>
    <w:rsid w:val="0012004F"/>
    <w:rsid w:val="001229A5"/>
    <w:rsid w:val="00125876"/>
    <w:rsid w:val="00127338"/>
    <w:rsid w:val="001302C6"/>
    <w:rsid w:val="00131F92"/>
    <w:rsid w:val="001336B6"/>
    <w:rsid w:val="0014121A"/>
    <w:rsid w:val="0014360B"/>
    <w:rsid w:val="001479F2"/>
    <w:rsid w:val="00152E53"/>
    <w:rsid w:val="00160AD4"/>
    <w:rsid w:val="0016350D"/>
    <w:rsid w:val="00163DC1"/>
    <w:rsid w:val="00164053"/>
    <w:rsid w:val="00170CDC"/>
    <w:rsid w:val="00174199"/>
    <w:rsid w:val="001746C3"/>
    <w:rsid w:val="00176DF4"/>
    <w:rsid w:val="00181A1C"/>
    <w:rsid w:val="0018254A"/>
    <w:rsid w:val="001837F4"/>
    <w:rsid w:val="0019152C"/>
    <w:rsid w:val="00191DEA"/>
    <w:rsid w:val="00195485"/>
    <w:rsid w:val="001A0160"/>
    <w:rsid w:val="001A07D6"/>
    <w:rsid w:val="001A3478"/>
    <w:rsid w:val="001B28CB"/>
    <w:rsid w:val="001B2941"/>
    <w:rsid w:val="001B475C"/>
    <w:rsid w:val="001B6BBA"/>
    <w:rsid w:val="001C3283"/>
    <w:rsid w:val="001C4D05"/>
    <w:rsid w:val="001C4D31"/>
    <w:rsid w:val="001C5614"/>
    <w:rsid w:val="001D16CA"/>
    <w:rsid w:val="001D3410"/>
    <w:rsid w:val="001D408F"/>
    <w:rsid w:val="001D4296"/>
    <w:rsid w:val="001D63AF"/>
    <w:rsid w:val="001D7147"/>
    <w:rsid w:val="001E46C6"/>
    <w:rsid w:val="001E4753"/>
    <w:rsid w:val="001E4DA9"/>
    <w:rsid w:val="001E6662"/>
    <w:rsid w:val="001E6DF2"/>
    <w:rsid w:val="001E74F7"/>
    <w:rsid w:val="001F4DD5"/>
    <w:rsid w:val="001F5092"/>
    <w:rsid w:val="001F5961"/>
    <w:rsid w:val="001F7712"/>
    <w:rsid w:val="0020279A"/>
    <w:rsid w:val="00203339"/>
    <w:rsid w:val="00205B1A"/>
    <w:rsid w:val="00210BD6"/>
    <w:rsid w:val="00212BEE"/>
    <w:rsid w:val="002157EE"/>
    <w:rsid w:val="002163FC"/>
    <w:rsid w:val="00216C71"/>
    <w:rsid w:val="00224D0D"/>
    <w:rsid w:val="00234EA9"/>
    <w:rsid w:val="00235601"/>
    <w:rsid w:val="00254ED8"/>
    <w:rsid w:val="00255E63"/>
    <w:rsid w:val="00257373"/>
    <w:rsid w:val="0025764C"/>
    <w:rsid w:val="00260DDF"/>
    <w:rsid w:val="002639E4"/>
    <w:rsid w:val="0026554E"/>
    <w:rsid w:val="002737E1"/>
    <w:rsid w:val="00276545"/>
    <w:rsid w:val="00276E7D"/>
    <w:rsid w:val="00280B9E"/>
    <w:rsid w:val="0028758A"/>
    <w:rsid w:val="00290561"/>
    <w:rsid w:val="00293131"/>
    <w:rsid w:val="00293FB2"/>
    <w:rsid w:val="002A0D48"/>
    <w:rsid w:val="002A2BD0"/>
    <w:rsid w:val="002A5BC4"/>
    <w:rsid w:val="002A64E8"/>
    <w:rsid w:val="002B2D9A"/>
    <w:rsid w:val="002B77DD"/>
    <w:rsid w:val="002C00A6"/>
    <w:rsid w:val="002C40E1"/>
    <w:rsid w:val="002C68EF"/>
    <w:rsid w:val="002D17F5"/>
    <w:rsid w:val="002D32C9"/>
    <w:rsid w:val="002D344B"/>
    <w:rsid w:val="002E0A01"/>
    <w:rsid w:val="002E55F8"/>
    <w:rsid w:val="002F0A0F"/>
    <w:rsid w:val="002F2E9D"/>
    <w:rsid w:val="002F33C3"/>
    <w:rsid w:val="002F58FB"/>
    <w:rsid w:val="00302752"/>
    <w:rsid w:val="00305E88"/>
    <w:rsid w:val="003069D8"/>
    <w:rsid w:val="00311C1C"/>
    <w:rsid w:val="00312DBC"/>
    <w:rsid w:val="00313D79"/>
    <w:rsid w:val="00326F2C"/>
    <w:rsid w:val="00332394"/>
    <w:rsid w:val="00332915"/>
    <w:rsid w:val="00334347"/>
    <w:rsid w:val="00336186"/>
    <w:rsid w:val="0034154F"/>
    <w:rsid w:val="0034322E"/>
    <w:rsid w:val="00354A82"/>
    <w:rsid w:val="00356FAD"/>
    <w:rsid w:val="0036713C"/>
    <w:rsid w:val="00367DBE"/>
    <w:rsid w:val="00370155"/>
    <w:rsid w:val="0037141D"/>
    <w:rsid w:val="00372556"/>
    <w:rsid w:val="003847E1"/>
    <w:rsid w:val="00386E08"/>
    <w:rsid w:val="00387202"/>
    <w:rsid w:val="00392D0F"/>
    <w:rsid w:val="0039677D"/>
    <w:rsid w:val="00397B45"/>
    <w:rsid w:val="003A0593"/>
    <w:rsid w:val="003A5EAE"/>
    <w:rsid w:val="003A6E5E"/>
    <w:rsid w:val="003B54DB"/>
    <w:rsid w:val="003C0DE4"/>
    <w:rsid w:val="003C334F"/>
    <w:rsid w:val="003C5A90"/>
    <w:rsid w:val="003D0926"/>
    <w:rsid w:val="003D1BD5"/>
    <w:rsid w:val="003D24BE"/>
    <w:rsid w:val="003D76CF"/>
    <w:rsid w:val="003E0D4A"/>
    <w:rsid w:val="003E3BC5"/>
    <w:rsid w:val="003E4859"/>
    <w:rsid w:val="003E5928"/>
    <w:rsid w:val="003E748D"/>
    <w:rsid w:val="003E772D"/>
    <w:rsid w:val="003F2000"/>
    <w:rsid w:val="00400426"/>
    <w:rsid w:val="00403890"/>
    <w:rsid w:val="00406D27"/>
    <w:rsid w:val="00412793"/>
    <w:rsid w:val="004306E0"/>
    <w:rsid w:val="00433B03"/>
    <w:rsid w:val="0043471C"/>
    <w:rsid w:val="004363C0"/>
    <w:rsid w:val="004366B5"/>
    <w:rsid w:val="00442570"/>
    <w:rsid w:val="00445BD3"/>
    <w:rsid w:val="00447CD8"/>
    <w:rsid w:val="0045065F"/>
    <w:rsid w:val="00450B2C"/>
    <w:rsid w:val="0045106D"/>
    <w:rsid w:val="004527B9"/>
    <w:rsid w:val="00463752"/>
    <w:rsid w:val="00464F0A"/>
    <w:rsid w:val="004674EC"/>
    <w:rsid w:val="0047749F"/>
    <w:rsid w:val="004801CB"/>
    <w:rsid w:val="00481F64"/>
    <w:rsid w:val="00485A38"/>
    <w:rsid w:val="00485BA2"/>
    <w:rsid w:val="00492C4F"/>
    <w:rsid w:val="004940E7"/>
    <w:rsid w:val="00494497"/>
    <w:rsid w:val="00496C6C"/>
    <w:rsid w:val="004A3CE1"/>
    <w:rsid w:val="004A7AE7"/>
    <w:rsid w:val="004B6FFB"/>
    <w:rsid w:val="004C0545"/>
    <w:rsid w:val="004C54C5"/>
    <w:rsid w:val="004C65D2"/>
    <w:rsid w:val="004C78DD"/>
    <w:rsid w:val="004D189F"/>
    <w:rsid w:val="004D5E84"/>
    <w:rsid w:val="004D7F7B"/>
    <w:rsid w:val="004E048B"/>
    <w:rsid w:val="004E377A"/>
    <w:rsid w:val="004F35DA"/>
    <w:rsid w:val="004F4A03"/>
    <w:rsid w:val="0050097C"/>
    <w:rsid w:val="00503B11"/>
    <w:rsid w:val="0050639B"/>
    <w:rsid w:val="0051379E"/>
    <w:rsid w:val="0051671D"/>
    <w:rsid w:val="00521180"/>
    <w:rsid w:val="0052419E"/>
    <w:rsid w:val="005248A0"/>
    <w:rsid w:val="00525414"/>
    <w:rsid w:val="005256D6"/>
    <w:rsid w:val="0052579D"/>
    <w:rsid w:val="00527041"/>
    <w:rsid w:val="0053551C"/>
    <w:rsid w:val="005373F4"/>
    <w:rsid w:val="005400E7"/>
    <w:rsid w:val="005428DE"/>
    <w:rsid w:val="005447CE"/>
    <w:rsid w:val="00551B4F"/>
    <w:rsid w:val="005526A0"/>
    <w:rsid w:val="0055338A"/>
    <w:rsid w:val="00561882"/>
    <w:rsid w:val="00563B93"/>
    <w:rsid w:val="0056576D"/>
    <w:rsid w:val="00567CD3"/>
    <w:rsid w:val="005706D7"/>
    <w:rsid w:val="00570C3D"/>
    <w:rsid w:val="0057155F"/>
    <w:rsid w:val="00572988"/>
    <w:rsid w:val="0058264B"/>
    <w:rsid w:val="00582CF9"/>
    <w:rsid w:val="00585E46"/>
    <w:rsid w:val="0059001C"/>
    <w:rsid w:val="005925D5"/>
    <w:rsid w:val="00593076"/>
    <w:rsid w:val="00597B9E"/>
    <w:rsid w:val="005A0B6C"/>
    <w:rsid w:val="005A17B2"/>
    <w:rsid w:val="005A20EC"/>
    <w:rsid w:val="005A459D"/>
    <w:rsid w:val="005A7227"/>
    <w:rsid w:val="005B11DB"/>
    <w:rsid w:val="005C0178"/>
    <w:rsid w:val="005D07FE"/>
    <w:rsid w:val="005D7D02"/>
    <w:rsid w:val="005E5D65"/>
    <w:rsid w:val="005E7134"/>
    <w:rsid w:val="005F7CD9"/>
    <w:rsid w:val="005F7CE9"/>
    <w:rsid w:val="006045EE"/>
    <w:rsid w:val="00606286"/>
    <w:rsid w:val="00610DED"/>
    <w:rsid w:val="00610E8F"/>
    <w:rsid w:val="00611994"/>
    <w:rsid w:val="00621354"/>
    <w:rsid w:val="00622229"/>
    <w:rsid w:val="00622B5B"/>
    <w:rsid w:val="00624099"/>
    <w:rsid w:val="00626487"/>
    <w:rsid w:val="00627E05"/>
    <w:rsid w:val="00634C61"/>
    <w:rsid w:val="00635383"/>
    <w:rsid w:val="00635815"/>
    <w:rsid w:val="00640044"/>
    <w:rsid w:val="00641BCE"/>
    <w:rsid w:val="00642FC4"/>
    <w:rsid w:val="00645208"/>
    <w:rsid w:val="00651064"/>
    <w:rsid w:val="00653370"/>
    <w:rsid w:val="006579E6"/>
    <w:rsid w:val="00672725"/>
    <w:rsid w:val="00672D24"/>
    <w:rsid w:val="0067364A"/>
    <w:rsid w:val="006804BA"/>
    <w:rsid w:val="0068136D"/>
    <w:rsid w:val="00681851"/>
    <w:rsid w:val="00685693"/>
    <w:rsid w:val="00686B5E"/>
    <w:rsid w:val="0068742C"/>
    <w:rsid w:val="00691C39"/>
    <w:rsid w:val="006925D0"/>
    <w:rsid w:val="00696A04"/>
    <w:rsid w:val="00697656"/>
    <w:rsid w:val="006A288E"/>
    <w:rsid w:val="006A298E"/>
    <w:rsid w:val="006A46E2"/>
    <w:rsid w:val="006A532D"/>
    <w:rsid w:val="006B0E4B"/>
    <w:rsid w:val="006B2235"/>
    <w:rsid w:val="006B2695"/>
    <w:rsid w:val="006B4D1A"/>
    <w:rsid w:val="006C1468"/>
    <w:rsid w:val="006C43E9"/>
    <w:rsid w:val="006C5717"/>
    <w:rsid w:val="006D307C"/>
    <w:rsid w:val="006D3DFE"/>
    <w:rsid w:val="006D70CD"/>
    <w:rsid w:val="006E496B"/>
    <w:rsid w:val="006E5CC0"/>
    <w:rsid w:val="006F51F5"/>
    <w:rsid w:val="007007B1"/>
    <w:rsid w:val="00701819"/>
    <w:rsid w:val="00704153"/>
    <w:rsid w:val="00705F02"/>
    <w:rsid w:val="0070614A"/>
    <w:rsid w:val="0070633C"/>
    <w:rsid w:val="00710628"/>
    <w:rsid w:val="007135B3"/>
    <w:rsid w:val="00713E01"/>
    <w:rsid w:val="00715B0F"/>
    <w:rsid w:val="00720A86"/>
    <w:rsid w:val="007250A0"/>
    <w:rsid w:val="00733392"/>
    <w:rsid w:val="00733AF7"/>
    <w:rsid w:val="007352BA"/>
    <w:rsid w:val="00735CA4"/>
    <w:rsid w:val="00735F70"/>
    <w:rsid w:val="00740363"/>
    <w:rsid w:val="00743DB9"/>
    <w:rsid w:val="0075189A"/>
    <w:rsid w:val="00753B3F"/>
    <w:rsid w:val="00760A8C"/>
    <w:rsid w:val="0076195B"/>
    <w:rsid w:val="00762568"/>
    <w:rsid w:val="00764F12"/>
    <w:rsid w:val="00780A56"/>
    <w:rsid w:val="0078240A"/>
    <w:rsid w:val="00783284"/>
    <w:rsid w:val="00792016"/>
    <w:rsid w:val="0079549E"/>
    <w:rsid w:val="007A0FBC"/>
    <w:rsid w:val="007A2B48"/>
    <w:rsid w:val="007B5982"/>
    <w:rsid w:val="007B6961"/>
    <w:rsid w:val="007C1925"/>
    <w:rsid w:val="007C2BFF"/>
    <w:rsid w:val="007C678A"/>
    <w:rsid w:val="007D2962"/>
    <w:rsid w:val="007D2A8A"/>
    <w:rsid w:val="007D39BD"/>
    <w:rsid w:val="007D5F0D"/>
    <w:rsid w:val="007D687E"/>
    <w:rsid w:val="007E1046"/>
    <w:rsid w:val="007E4793"/>
    <w:rsid w:val="007E597C"/>
    <w:rsid w:val="007F2AE3"/>
    <w:rsid w:val="007F49F3"/>
    <w:rsid w:val="007F58B5"/>
    <w:rsid w:val="00801831"/>
    <w:rsid w:val="00803F2C"/>
    <w:rsid w:val="0081004F"/>
    <w:rsid w:val="00816E22"/>
    <w:rsid w:val="00817FB9"/>
    <w:rsid w:val="00821636"/>
    <w:rsid w:val="0082422F"/>
    <w:rsid w:val="00831D11"/>
    <w:rsid w:val="008334E7"/>
    <w:rsid w:val="00840E01"/>
    <w:rsid w:val="00845A07"/>
    <w:rsid w:val="008517F1"/>
    <w:rsid w:val="00852633"/>
    <w:rsid w:val="00854655"/>
    <w:rsid w:val="00856A28"/>
    <w:rsid w:val="00856A5C"/>
    <w:rsid w:val="00856A86"/>
    <w:rsid w:val="00856E35"/>
    <w:rsid w:val="008618B3"/>
    <w:rsid w:val="00865304"/>
    <w:rsid w:val="008715A6"/>
    <w:rsid w:val="00871E14"/>
    <w:rsid w:val="008738E0"/>
    <w:rsid w:val="008753AA"/>
    <w:rsid w:val="00875C8D"/>
    <w:rsid w:val="0088024A"/>
    <w:rsid w:val="0088117A"/>
    <w:rsid w:val="008835A9"/>
    <w:rsid w:val="008850E8"/>
    <w:rsid w:val="0088671C"/>
    <w:rsid w:val="008900BE"/>
    <w:rsid w:val="00891027"/>
    <w:rsid w:val="008911BE"/>
    <w:rsid w:val="00894560"/>
    <w:rsid w:val="0089739D"/>
    <w:rsid w:val="008A2B28"/>
    <w:rsid w:val="008A47AE"/>
    <w:rsid w:val="008A64D4"/>
    <w:rsid w:val="008B2B5F"/>
    <w:rsid w:val="008B7D16"/>
    <w:rsid w:val="008C59D8"/>
    <w:rsid w:val="008C7EC2"/>
    <w:rsid w:val="008D0A80"/>
    <w:rsid w:val="008D0F78"/>
    <w:rsid w:val="008D29F3"/>
    <w:rsid w:val="008D35FB"/>
    <w:rsid w:val="008D609C"/>
    <w:rsid w:val="008D7F00"/>
    <w:rsid w:val="008E1268"/>
    <w:rsid w:val="008E17F7"/>
    <w:rsid w:val="008E2C5F"/>
    <w:rsid w:val="008F17AC"/>
    <w:rsid w:val="008F3D85"/>
    <w:rsid w:val="008F4293"/>
    <w:rsid w:val="008F454A"/>
    <w:rsid w:val="008F5C4E"/>
    <w:rsid w:val="008F7BD6"/>
    <w:rsid w:val="00901F6C"/>
    <w:rsid w:val="00904F17"/>
    <w:rsid w:val="00910737"/>
    <w:rsid w:val="00921C87"/>
    <w:rsid w:val="00921D30"/>
    <w:rsid w:val="00924545"/>
    <w:rsid w:val="009250FA"/>
    <w:rsid w:val="00926083"/>
    <w:rsid w:val="00926FC9"/>
    <w:rsid w:val="00927580"/>
    <w:rsid w:val="00930682"/>
    <w:rsid w:val="009344D4"/>
    <w:rsid w:val="0094406D"/>
    <w:rsid w:val="00945C56"/>
    <w:rsid w:val="009530BE"/>
    <w:rsid w:val="00955865"/>
    <w:rsid w:val="00956D25"/>
    <w:rsid w:val="0095739B"/>
    <w:rsid w:val="00957784"/>
    <w:rsid w:val="0096340B"/>
    <w:rsid w:val="00966E72"/>
    <w:rsid w:val="009678AC"/>
    <w:rsid w:val="00972F6C"/>
    <w:rsid w:val="0097425E"/>
    <w:rsid w:val="00977B66"/>
    <w:rsid w:val="00981308"/>
    <w:rsid w:val="00981EA2"/>
    <w:rsid w:val="00984416"/>
    <w:rsid w:val="009857DD"/>
    <w:rsid w:val="00986B3A"/>
    <w:rsid w:val="009906DA"/>
    <w:rsid w:val="00993EFE"/>
    <w:rsid w:val="009949C8"/>
    <w:rsid w:val="009A04CC"/>
    <w:rsid w:val="009A229C"/>
    <w:rsid w:val="009A5F57"/>
    <w:rsid w:val="009A6F78"/>
    <w:rsid w:val="009B0A21"/>
    <w:rsid w:val="009B311A"/>
    <w:rsid w:val="009B6228"/>
    <w:rsid w:val="009C006F"/>
    <w:rsid w:val="009C2BA0"/>
    <w:rsid w:val="009C4428"/>
    <w:rsid w:val="009D0663"/>
    <w:rsid w:val="009D08DA"/>
    <w:rsid w:val="009D494D"/>
    <w:rsid w:val="009D77F1"/>
    <w:rsid w:val="009E0710"/>
    <w:rsid w:val="009E1159"/>
    <w:rsid w:val="009E224F"/>
    <w:rsid w:val="009E2B97"/>
    <w:rsid w:val="009E7D98"/>
    <w:rsid w:val="009F3DA4"/>
    <w:rsid w:val="00A00BEA"/>
    <w:rsid w:val="00A01CA5"/>
    <w:rsid w:val="00A01F0C"/>
    <w:rsid w:val="00A05CA2"/>
    <w:rsid w:val="00A10793"/>
    <w:rsid w:val="00A11670"/>
    <w:rsid w:val="00A11D47"/>
    <w:rsid w:val="00A143AC"/>
    <w:rsid w:val="00A15556"/>
    <w:rsid w:val="00A170C3"/>
    <w:rsid w:val="00A3051A"/>
    <w:rsid w:val="00A308BD"/>
    <w:rsid w:val="00A316E1"/>
    <w:rsid w:val="00A32293"/>
    <w:rsid w:val="00A44ABA"/>
    <w:rsid w:val="00A454D9"/>
    <w:rsid w:val="00A467C4"/>
    <w:rsid w:val="00A4698B"/>
    <w:rsid w:val="00A52163"/>
    <w:rsid w:val="00A52CFF"/>
    <w:rsid w:val="00A57F01"/>
    <w:rsid w:val="00A63514"/>
    <w:rsid w:val="00A65597"/>
    <w:rsid w:val="00A66F1A"/>
    <w:rsid w:val="00A74E86"/>
    <w:rsid w:val="00A772EE"/>
    <w:rsid w:val="00A8108C"/>
    <w:rsid w:val="00A8798D"/>
    <w:rsid w:val="00A9039F"/>
    <w:rsid w:val="00A91610"/>
    <w:rsid w:val="00A952B7"/>
    <w:rsid w:val="00A95642"/>
    <w:rsid w:val="00A97C37"/>
    <w:rsid w:val="00AA27D8"/>
    <w:rsid w:val="00AA289F"/>
    <w:rsid w:val="00AB125A"/>
    <w:rsid w:val="00AB1C6F"/>
    <w:rsid w:val="00AB2732"/>
    <w:rsid w:val="00AC02E1"/>
    <w:rsid w:val="00AD0571"/>
    <w:rsid w:val="00AD134D"/>
    <w:rsid w:val="00AD2BB8"/>
    <w:rsid w:val="00AD47EF"/>
    <w:rsid w:val="00AD7B79"/>
    <w:rsid w:val="00AE2A5A"/>
    <w:rsid w:val="00AE4D2F"/>
    <w:rsid w:val="00AE5C65"/>
    <w:rsid w:val="00AF09A3"/>
    <w:rsid w:val="00AF0DA0"/>
    <w:rsid w:val="00AF2E69"/>
    <w:rsid w:val="00AF4E70"/>
    <w:rsid w:val="00AF4EA9"/>
    <w:rsid w:val="00AF71DE"/>
    <w:rsid w:val="00B010DC"/>
    <w:rsid w:val="00B01672"/>
    <w:rsid w:val="00B07838"/>
    <w:rsid w:val="00B131D2"/>
    <w:rsid w:val="00B15030"/>
    <w:rsid w:val="00B15438"/>
    <w:rsid w:val="00B15A2F"/>
    <w:rsid w:val="00B17B7E"/>
    <w:rsid w:val="00B17C15"/>
    <w:rsid w:val="00B22465"/>
    <w:rsid w:val="00B24349"/>
    <w:rsid w:val="00B252C4"/>
    <w:rsid w:val="00B27233"/>
    <w:rsid w:val="00B305FD"/>
    <w:rsid w:val="00B361A1"/>
    <w:rsid w:val="00B3667F"/>
    <w:rsid w:val="00B375F6"/>
    <w:rsid w:val="00B4015D"/>
    <w:rsid w:val="00B4222D"/>
    <w:rsid w:val="00B4790E"/>
    <w:rsid w:val="00B47AEC"/>
    <w:rsid w:val="00B47DD2"/>
    <w:rsid w:val="00B515A8"/>
    <w:rsid w:val="00B54752"/>
    <w:rsid w:val="00B561CB"/>
    <w:rsid w:val="00B61141"/>
    <w:rsid w:val="00B61CA5"/>
    <w:rsid w:val="00B668F5"/>
    <w:rsid w:val="00B71331"/>
    <w:rsid w:val="00B76DB9"/>
    <w:rsid w:val="00B77B4C"/>
    <w:rsid w:val="00B81055"/>
    <w:rsid w:val="00B82795"/>
    <w:rsid w:val="00B93C10"/>
    <w:rsid w:val="00B93EE6"/>
    <w:rsid w:val="00B94027"/>
    <w:rsid w:val="00B940E9"/>
    <w:rsid w:val="00B95F2C"/>
    <w:rsid w:val="00BA0484"/>
    <w:rsid w:val="00BA1781"/>
    <w:rsid w:val="00BA6CBE"/>
    <w:rsid w:val="00BB293E"/>
    <w:rsid w:val="00BB3E29"/>
    <w:rsid w:val="00BB7A2E"/>
    <w:rsid w:val="00BC3A46"/>
    <w:rsid w:val="00BC4AC9"/>
    <w:rsid w:val="00BC69D6"/>
    <w:rsid w:val="00BC69DF"/>
    <w:rsid w:val="00BC78AD"/>
    <w:rsid w:val="00BD1286"/>
    <w:rsid w:val="00BD2D46"/>
    <w:rsid w:val="00BD3D2F"/>
    <w:rsid w:val="00BD6E89"/>
    <w:rsid w:val="00BE0D0B"/>
    <w:rsid w:val="00BE166F"/>
    <w:rsid w:val="00BE6874"/>
    <w:rsid w:val="00BE7578"/>
    <w:rsid w:val="00BF0343"/>
    <w:rsid w:val="00BF03FC"/>
    <w:rsid w:val="00BF2900"/>
    <w:rsid w:val="00BF7358"/>
    <w:rsid w:val="00C00DCA"/>
    <w:rsid w:val="00C014B4"/>
    <w:rsid w:val="00C02F78"/>
    <w:rsid w:val="00C04F74"/>
    <w:rsid w:val="00C069C8"/>
    <w:rsid w:val="00C07EE3"/>
    <w:rsid w:val="00C116F1"/>
    <w:rsid w:val="00C13334"/>
    <w:rsid w:val="00C14D87"/>
    <w:rsid w:val="00C16675"/>
    <w:rsid w:val="00C275B9"/>
    <w:rsid w:val="00C3093B"/>
    <w:rsid w:val="00C315F1"/>
    <w:rsid w:val="00C379ED"/>
    <w:rsid w:val="00C37D98"/>
    <w:rsid w:val="00C40E83"/>
    <w:rsid w:val="00C52C14"/>
    <w:rsid w:val="00C55196"/>
    <w:rsid w:val="00C617EB"/>
    <w:rsid w:val="00C61A5F"/>
    <w:rsid w:val="00C628F5"/>
    <w:rsid w:val="00C64FD4"/>
    <w:rsid w:val="00C7232F"/>
    <w:rsid w:val="00C730AE"/>
    <w:rsid w:val="00C8073D"/>
    <w:rsid w:val="00C8223A"/>
    <w:rsid w:val="00C827B4"/>
    <w:rsid w:val="00C82D86"/>
    <w:rsid w:val="00C83541"/>
    <w:rsid w:val="00C87FDA"/>
    <w:rsid w:val="00C9190E"/>
    <w:rsid w:val="00C973C4"/>
    <w:rsid w:val="00CA0970"/>
    <w:rsid w:val="00CA2A21"/>
    <w:rsid w:val="00CA2D6F"/>
    <w:rsid w:val="00CA3994"/>
    <w:rsid w:val="00CA5D04"/>
    <w:rsid w:val="00CB022C"/>
    <w:rsid w:val="00CB387F"/>
    <w:rsid w:val="00CB3E0B"/>
    <w:rsid w:val="00CB4A96"/>
    <w:rsid w:val="00CB4D9D"/>
    <w:rsid w:val="00CB5B5C"/>
    <w:rsid w:val="00CB62DB"/>
    <w:rsid w:val="00CB7CFC"/>
    <w:rsid w:val="00CC3CDF"/>
    <w:rsid w:val="00CC4FAD"/>
    <w:rsid w:val="00CC652E"/>
    <w:rsid w:val="00CC7AEC"/>
    <w:rsid w:val="00CD0F37"/>
    <w:rsid w:val="00CD107E"/>
    <w:rsid w:val="00CD5C01"/>
    <w:rsid w:val="00CD78C0"/>
    <w:rsid w:val="00CE071E"/>
    <w:rsid w:val="00CE2C8E"/>
    <w:rsid w:val="00CE2CDB"/>
    <w:rsid w:val="00CE3280"/>
    <w:rsid w:val="00CE4456"/>
    <w:rsid w:val="00CE6AC0"/>
    <w:rsid w:val="00CE709D"/>
    <w:rsid w:val="00CF0E9E"/>
    <w:rsid w:val="00CF1166"/>
    <w:rsid w:val="00CF5BB0"/>
    <w:rsid w:val="00CF5CFC"/>
    <w:rsid w:val="00CF793D"/>
    <w:rsid w:val="00D07726"/>
    <w:rsid w:val="00D07D00"/>
    <w:rsid w:val="00D10B06"/>
    <w:rsid w:val="00D132BF"/>
    <w:rsid w:val="00D22251"/>
    <w:rsid w:val="00D2282A"/>
    <w:rsid w:val="00D275A8"/>
    <w:rsid w:val="00D27E01"/>
    <w:rsid w:val="00D34A43"/>
    <w:rsid w:val="00D34B04"/>
    <w:rsid w:val="00D35675"/>
    <w:rsid w:val="00D43163"/>
    <w:rsid w:val="00D47DF3"/>
    <w:rsid w:val="00D50801"/>
    <w:rsid w:val="00D5207A"/>
    <w:rsid w:val="00D548BB"/>
    <w:rsid w:val="00D56E61"/>
    <w:rsid w:val="00D63A0B"/>
    <w:rsid w:val="00D65BF9"/>
    <w:rsid w:val="00D65ED8"/>
    <w:rsid w:val="00D7097D"/>
    <w:rsid w:val="00D7259B"/>
    <w:rsid w:val="00D741D8"/>
    <w:rsid w:val="00D744B4"/>
    <w:rsid w:val="00D8015E"/>
    <w:rsid w:val="00D81E26"/>
    <w:rsid w:val="00D82BA7"/>
    <w:rsid w:val="00D84820"/>
    <w:rsid w:val="00D84F65"/>
    <w:rsid w:val="00D8537B"/>
    <w:rsid w:val="00D9122B"/>
    <w:rsid w:val="00D92B25"/>
    <w:rsid w:val="00D955EE"/>
    <w:rsid w:val="00D9655A"/>
    <w:rsid w:val="00DA5967"/>
    <w:rsid w:val="00DA6FD6"/>
    <w:rsid w:val="00DA7842"/>
    <w:rsid w:val="00DB15BA"/>
    <w:rsid w:val="00DB39E4"/>
    <w:rsid w:val="00DB7972"/>
    <w:rsid w:val="00DB7C17"/>
    <w:rsid w:val="00DC0351"/>
    <w:rsid w:val="00DC326F"/>
    <w:rsid w:val="00DC4CA9"/>
    <w:rsid w:val="00DC5D74"/>
    <w:rsid w:val="00DD0A7B"/>
    <w:rsid w:val="00DD7024"/>
    <w:rsid w:val="00DE1A6C"/>
    <w:rsid w:val="00DE1BF4"/>
    <w:rsid w:val="00DE2A08"/>
    <w:rsid w:val="00DE44A1"/>
    <w:rsid w:val="00DF331D"/>
    <w:rsid w:val="00DF40B8"/>
    <w:rsid w:val="00DF5C3D"/>
    <w:rsid w:val="00DF7765"/>
    <w:rsid w:val="00E00611"/>
    <w:rsid w:val="00E0154D"/>
    <w:rsid w:val="00E10B8B"/>
    <w:rsid w:val="00E12D03"/>
    <w:rsid w:val="00E1319D"/>
    <w:rsid w:val="00E13888"/>
    <w:rsid w:val="00E14289"/>
    <w:rsid w:val="00E17F8A"/>
    <w:rsid w:val="00E21BC1"/>
    <w:rsid w:val="00E312B1"/>
    <w:rsid w:val="00E33D36"/>
    <w:rsid w:val="00E356D5"/>
    <w:rsid w:val="00E42BB6"/>
    <w:rsid w:val="00E444A9"/>
    <w:rsid w:val="00E47BDC"/>
    <w:rsid w:val="00E47DA9"/>
    <w:rsid w:val="00E50785"/>
    <w:rsid w:val="00E554EC"/>
    <w:rsid w:val="00E5617D"/>
    <w:rsid w:val="00E60541"/>
    <w:rsid w:val="00E60EAE"/>
    <w:rsid w:val="00E66C34"/>
    <w:rsid w:val="00E70BB4"/>
    <w:rsid w:val="00E800C9"/>
    <w:rsid w:val="00E81E02"/>
    <w:rsid w:val="00E82793"/>
    <w:rsid w:val="00E8392F"/>
    <w:rsid w:val="00E85175"/>
    <w:rsid w:val="00E858FF"/>
    <w:rsid w:val="00E85E48"/>
    <w:rsid w:val="00E94854"/>
    <w:rsid w:val="00EA0C00"/>
    <w:rsid w:val="00EB0545"/>
    <w:rsid w:val="00EB33A2"/>
    <w:rsid w:val="00EB6D65"/>
    <w:rsid w:val="00EC59DF"/>
    <w:rsid w:val="00EC6D18"/>
    <w:rsid w:val="00EC7478"/>
    <w:rsid w:val="00EC7721"/>
    <w:rsid w:val="00EC7E6F"/>
    <w:rsid w:val="00ED1E64"/>
    <w:rsid w:val="00ED303F"/>
    <w:rsid w:val="00ED6754"/>
    <w:rsid w:val="00ED6C0D"/>
    <w:rsid w:val="00EE23B4"/>
    <w:rsid w:val="00EE39FC"/>
    <w:rsid w:val="00EE4103"/>
    <w:rsid w:val="00EE4B1D"/>
    <w:rsid w:val="00EE65D3"/>
    <w:rsid w:val="00EE769E"/>
    <w:rsid w:val="00EF18AB"/>
    <w:rsid w:val="00EF2B39"/>
    <w:rsid w:val="00EF70CC"/>
    <w:rsid w:val="00F005F9"/>
    <w:rsid w:val="00F01949"/>
    <w:rsid w:val="00F077D2"/>
    <w:rsid w:val="00F12398"/>
    <w:rsid w:val="00F12964"/>
    <w:rsid w:val="00F13CB2"/>
    <w:rsid w:val="00F17089"/>
    <w:rsid w:val="00F1769C"/>
    <w:rsid w:val="00F22DCF"/>
    <w:rsid w:val="00F30626"/>
    <w:rsid w:val="00F30A9D"/>
    <w:rsid w:val="00F3276E"/>
    <w:rsid w:val="00F3320B"/>
    <w:rsid w:val="00F33E64"/>
    <w:rsid w:val="00F351E6"/>
    <w:rsid w:val="00F41E15"/>
    <w:rsid w:val="00F43A45"/>
    <w:rsid w:val="00F44D12"/>
    <w:rsid w:val="00F53659"/>
    <w:rsid w:val="00F54FB8"/>
    <w:rsid w:val="00F60CE8"/>
    <w:rsid w:val="00F6261A"/>
    <w:rsid w:val="00F64806"/>
    <w:rsid w:val="00F6551E"/>
    <w:rsid w:val="00F6556A"/>
    <w:rsid w:val="00F7117D"/>
    <w:rsid w:val="00F719F7"/>
    <w:rsid w:val="00F749A4"/>
    <w:rsid w:val="00F77DD1"/>
    <w:rsid w:val="00F81C03"/>
    <w:rsid w:val="00F83189"/>
    <w:rsid w:val="00F84D31"/>
    <w:rsid w:val="00F9582A"/>
    <w:rsid w:val="00F95A55"/>
    <w:rsid w:val="00F97ADB"/>
    <w:rsid w:val="00FA069E"/>
    <w:rsid w:val="00FA1678"/>
    <w:rsid w:val="00FA59BA"/>
    <w:rsid w:val="00FB36FB"/>
    <w:rsid w:val="00FB51C4"/>
    <w:rsid w:val="00FB5AB4"/>
    <w:rsid w:val="00FB6C4D"/>
    <w:rsid w:val="00FC06CA"/>
    <w:rsid w:val="00FC319D"/>
    <w:rsid w:val="00FC46D6"/>
    <w:rsid w:val="00FD0FFF"/>
    <w:rsid w:val="00FD10F6"/>
    <w:rsid w:val="00FD587D"/>
    <w:rsid w:val="00FD7A37"/>
    <w:rsid w:val="00FE2D02"/>
    <w:rsid w:val="00FE59BD"/>
    <w:rsid w:val="00FF1676"/>
    <w:rsid w:val="00FF4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0E2C70EB"/>
  <w15:docId w15:val="{174A823A-3953-4913-9C63-30AAAA6AB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639B"/>
    <w:pPr>
      <w:spacing w:after="0" w:line="240" w:lineRule="auto"/>
    </w:pPr>
    <w:rPr>
      <w:lang w:val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67E6B"/>
    <w:pPr>
      <w:keepNext/>
      <w:keepLines/>
      <w:numPr>
        <w:numId w:val="13"/>
      </w:numPr>
      <w:spacing w:before="480" w:after="40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67E6B"/>
    <w:pPr>
      <w:keepNext/>
      <w:keepLines/>
      <w:numPr>
        <w:ilvl w:val="1"/>
        <w:numId w:val="13"/>
      </w:numPr>
      <w:spacing w:before="200" w:after="40"/>
      <w:ind w:left="578" w:hanging="578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67E6B"/>
    <w:pPr>
      <w:keepNext/>
      <w:keepLines/>
      <w:numPr>
        <w:ilvl w:val="2"/>
        <w:numId w:val="13"/>
      </w:numPr>
      <w:spacing w:before="200" w:after="4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067E6B"/>
    <w:pPr>
      <w:keepNext/>
      <w:keepLines/>
      <w:numPr>
        <w:ilvl w:val="3"/>
        <w:numId w:val="13"/>
      </w:numPr>
      <w:spacing w:before="200" w:after="40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067E6B"/>
    <w:pPr>
      <w:keepNext/>
      <w:keepLines/>
      <w:numPr>
        <w:ilvl w:val="4"/>
        <w:numId w:val="13"/>
      </w:numPr>
      <w:spacing w:before="200" w:after="40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F005F9"/>
    <w:pPr>
      <w:keepNext/>
      <w:keepLines/>
      <w:numPr>
        <w:ilvl w:val="5"/>
        <w:numId w:val="1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F005F9"/>
    <w:pPr>
      <w:keepNext/>
      <w:keepLines/>
      <w:numPr>
        <w:ilvl w:val="6"/>
        <w:numId w:val="1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F005F9"/>
    <w:pPr>
      <w:keepNext/>
      <w:keepLines/>
      <w:numPr>
        <w:ilvl w:val="7"/>
        <w:numId w:val="13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F005F9"/>
    <w:pPr>
      <w:keepNext/>
      <w:keepLines/>
      <w:numPr>
        <w:ilvl w:val="8"/>
        <w:numId w:val="1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D4296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1D4296"/>
  </w:style>
  <w:style w:type="paragraph" w:styleId="Bunntekst">
    <w:name w:val="footer"/>
    <w:basedOn w:val="Normal"/>
    <w:link w:val="BunntekstTegn"/>
    <w:uiPriority w:val="99"/>
    <w:unhideWhenUsed/>
    <w:rsid w:val="001D429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1D4296"/>
  </w:style>
  <w:style w:type="paragraph" w:styleId="Tittel">
    <w:name w:val="Title"/>
    <w:basedOn w:val="Normal"/>
    <w:next w:val="Normal"/>
    <w:link w:val="TittelTegn"/>
    <w:uiPriority w:val="10"/>
    <w:qFormat/>
    <w:rsid w:val="005A7227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36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5A7227"/>
    <w:rPr>
      <w:rFonts w:eastAsiaTheme="majorEastAsia" w:cstheme="majorBidi"/>
      <w:color w:val="17365D" w:themeColor="text2" w:themeShade="BF"/>
      <w:spacing w:val="5"/>
      <w:kern w:val="28"/>
      <w:sz w:val="36"/>
      <w:szCs w:val="52"/>
      <w:lang w:val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67E6B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  <w:lang w:val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067E6B"/>
    <w:rPr>
      <w:rFonts w:eastAsiaTheme="majorEastAsia" w:cstheme="majorBidi"/>
      <w:b/>
      <w:bCs/>
      <w:color w:val="4F81BD" w:themeColor="accent1"/>
      <w:sz w:val="28"/>
      <w:szCs w:val="26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67E6B"/>
    <w:rPr>
      <w:rFonts w:eastAsiaTheme="majorEastAsia" w:cstheme="majorBidi"/>
      <w:b/>
      <w:bCs/>
      <w:color w:val="4F81BD" w:themeColor="accent1"/>
      <w:sz w:val="24"/>
      <w:lang w:val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067E6B"/>
    <w:rPr>
      <w:rFonts w:eastAsiaTheme="majorEastAsia" w:cstheme="majorBidi"/>
      <w:b/>
      <w:bCs/>
      <w:iCs/>
      <w:color w:val="4F81BD" w:themeColor="accent1"/>
      <w:sz w:val="24"/>
      <w:lang w:val="nb-NO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067E6B"/>
    <w:rPr>
      <w:rFonts w:eastAsiaTheme="majorEastAsia" w:cstheme="majorBidi"/>
      <w:b/>
      <w:color w:val="4F81BD" w:themeColor="accent1"/>
      <w:sz w:val="24"/>
      <w:lang w:val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F005F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F005F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F005F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F005F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INNH1">
    <w:name w:val="toc 1"/>
    <w:basedOn w:val="Normal"/>
    <w:next w:val="Normal"/>
    <w:autoRedefine/>
    <w:uiPriority w:val="39"/>
    <w:unhideWhenUsed/>
    <w:rsid w:val="001D3410"/>
    <w:pPr>
      <w:tabs>
        <w:tab w:val="left" w:pos="567"/>
        <w:tab w:val="left" w:leader="dot" w:pos="9072"/>
      </w:tabs>
      <w:spacing w:before="40" w:after="40"/>
    </w:pPr>
    <w:rPr>
      <w:rFonts w:eastAsia="Times New Roman" w:cs="Times New Roman"/>
      <w:b/>
      <w:caps/>
      <w:sz w:val="20"/>
      <w:szCs w:val="20"/>
      <w:lang w:val="en-AU" w:eastAsia="nb-NO"/>
    </w:rPr>
  </w:style>
  <w:style w:type="paragraph" w:styleId="INNH2">
    <w:name w:val="toc 2"/>
    <w:basedOn w:val="Normal"/>
    <w:next w:val="Normal"/>
    <w:autoRedefine/>
    <w:uiPriority w:val="39"/>
    <w:unhideWhenUsed/>
    <w:rsid w:val="001D3410"/>
    <w:pPr>
      <w:tabs>
        <w:tab w:val="left" w:pos="567"/>
        <w:tab w:val="left" w:leader="dot" w:pos="9072"/>
      </w:tabs>
      <w:spacing w:before="40" w:after="40"/>
    </w:pPr>
    <w:rPr>
      <w:rFonts w:eastAsia="Times New Roman" w:cs="Times New Roman"/>
      <w:sz w:val="20"/>
      <w:szCs w:val="20"/>
      <w:lang w:val="en-AU" w:eastAsia="nb-NO"/>
    </w:rPr>
  </w:style>
  <w:style w:type="paragraph" w:styleId="Listeavsnitt">
    <w:name w:val="List Paragraph"/>
    <w:basedOn w:val="Normal"/>
    <w:uiPriority w:val="34"/>
    <w:qFormat/>
    <w:rsid w:val="00F005F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93EE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B93EE6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93EE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93EE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93EE6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93EE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93EE6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rsid w:val="00B81055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eastAsia="nb-NO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005F9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005F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005F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F005F9"/>
    <w:rPr>
      <w:b/>
      <w:bCs/>
    </w:rPr>
  </w:style>
  <w:style w:type="character" w:styleId="Utheving">
    <w:name w:val="Emphasis"/>
    <w:basedOn w:val="Standardskriftforavsnitt"/>
    <w:uiPriority w:val="20"/>
    <w:qFormat/>
    <w:rsid w:val="00F005F9"/>
    <w:rPr>
      <w:i/>
      <w:iCs/>
    </w:rPr>
  </w:style>
  <w:style w:type="paragraph" w:styleId="Ingenmellomrom">
    <w:name w:val="No Spacing"/>
    <w:uiPriority w:val="1"/>
    <w:qFormat/>
    <w:rsid w:val="00F005F9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F005F9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005F9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005F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005F9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005F9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005F9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005F9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005F9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005F9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005F9"/>
    <w:pPr>
      <w:outlineLvl w:val="9"/>
    </w:pPr>
  </w:style>
  <w:style w:type="paragraph" w:customStyle="1" w:styleId="Contractstyle">
    <w:name w:val="Contractstyle"/>
    <w:link w:val="ContractstyleTegn"/>
    <w:uiPriority w:val="99"/>
    <w:rsid w:val="00BE687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val="nb-NO" w:eastAsia="nb-NO"/>
    </w:rPr>
  </w:style>
  <w:style w:type="paragraph" w:customStyle="1" w:styleId="ReqTRA-KravtilTrainingandTrainingEquipment">
    <w:name w:val="Req TRA - Krav til Training and Training Equipment"/>
    <w:basedOn w:val="Normal"/>
    <w:rsid w:val="00BE6874"/>
    <w:pPr>
      <w:numPr>
        <w:numId w:val="21"/>
      </w:numPr>
      <w:tabs>
        <w:tab w:val="left" w:pos="1701"/>
      </w:tabs>
      <w:spacing w:before="60" w:after="60"/>
    </w:pPr>
    <w:rPr>
      <w:rFonts w:ascii="Times New Roman" w:eastAsia="Times New Roman" w:hAnsi="Times New Roman" w:cs="Times New Roman"/>
      <w:szCs w:val="20"/>
      <w:lang w:val="en-GB" w:eastAsia="nb-NO"/>
    </w:rPr>
  </w:style>
  <w:style w:type="character" w:customStyle="1" w:styleId="ContractstyleTegn">
    <w:name w:val="Contractstyle Tegn"/>
    <w:link w:val="Contractstyle"/>
    <w:uiPriority w:val="99"/>
    <w:rsid w:val="00BE6874"/>
    <w:rPr>
      <w:rFonts w:ascii="Times New Roman" w:eastAsia="Times New Roman" w:hAnsi="Times New Roman" w:cs="Times New Roman"/>
      <w:szCs w:val="20"/>
      <w:lang w:val="nb-NO" w:eastAsia="nb-NO"/>
    </w:rPr>
  </w:style>
  <w:style w:type="table" w:styleId="Tabellrutenett">
    <w:name w:val="Table Grid"/>
    <w:basedOn w:val="Vanligtabell"/>
    <w:rsid w:val="00572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3">
    <w:name w:val="toc 3"/>
    <w:basedOn w:val="Normal"/>
    <w:next w:val="Normal"/>
    <w:autoRedefine/>
    <w:uiPriority w:val="39"/>
    <w:semiHidden/>
    <w:unhideWhenUsed/>
    <w:rsid w:val="001D3410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1D3410"/>
    <w:pPr>
      <w:spacing w:after="100"/>
      <w:ind w:left="66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1D3410"/>
    <w:pPr>
      <w:spacing w:after="100"/>
      <w:ind w:left="1100"/>
    </w:pPr>
  </w:style>
  <w:style w:type="character" w:styleId="Hyperkobling">
    <w:name w:val="Hyperlink"/>
    <w:basedOn w:val="Standardskriftforavsnitt"/>
    <w:uiPriority w:val="99"/>
    <w:unhideWhenUsed/>
    <w:rsid w:val="000337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3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1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versjon xmlns="71a8a547-54f0-447a-bd41-f8862ce07847">2.01</Dokumentversjon>
    <Dokumenttype xmlns="71a8a547-54f0-447a-bd41-f8862ce07847">5</Dokumenttype>
    <Tekst_x0020_til_x0020_logo xmlns="71a8a547-54f0-447a-bd41-f8862ce07847" xsi:nil="true"/>
    <Ikrafttredelse xmlns="71a8a547-54f0-447a-bd41-f8862ce07847" xsi:nil="true"/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Dokumentbibiliotek</InfoKilde>
    <PublishingExpirationDate xmlns="http://schemas.microsoft.com/sharepoint/v3" xsi:nil="true"/>
    <Dato_x0020_siste_x0020_versjon xmlns="71a8a547-54f0-447a-bd41-f8862ce07847">2019-03-17T23:00:00+00:00</Dato_x0020_siste_x0020_versjon>
    <k09f15324b4b4dd997e3f08b0d1f9512 xmlns="71a8a547-54f0-447a-bd41-f8862ce07847">
      <Terms xmlns="http://schemas.microsoft.com/office/infopath/2007/PartnerControls"/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1</Gjelder_x0020_for>
    <Dokumentkode xmlns="71a8a547-54f0-447a-bd41-f8862ce07847">FLO-DAA-MAL-139</Dokumentkode>
    <Migrasjon xmlns="f4795027-239c-422c-a244-6b4eb70f7cc9">true</Migrasjon>
    <Fastsatt_x0020_av xmlns="71a8a547-54f0-447a-bd41-f8862ce07847">324</Fastsatt_x0020_av>
    <Dokumentplassering_x0020_i_x0020_side xmlns="f4795027-239c-422c-a244-6b4eb70f7cc9">Ikke definert</Dokumentplassering_x0020_i_x0020_side>
    <Malverkgruppe xmlns="f4795027-239c-422c-a244-6b4eb70f7cc9">Konkurransegrunnlag Del II - Rammeavtale med vedlegg</Malverkgruppe>
    <Dokumenter_x0020_i_x0020_endring xmlns="f4795027-239c-422c-a244-6b4eb70f7cc9">false</Dokumenter_x0020_i_x0020_endring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09c7b3bbc7f76d9edcfb9e25c180b87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d520c73eec3d7a9684d6c5af60d2886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7A974-93BC-472A-A43E-E430201A7C98}">
  <ds:schemaRefs>
    <ds:schemaRef ds:uri="e5e56184-275f-495f-a56f-8fdf09bcc359"/>
    <ds:schemaRef ds:uri="71a8a547-54f0-447a-bd41-f8862ce07847"/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f4795027-239c-422c-a244-6b4eb70f7cc9"/>
    <ds:schemaRef ds:uri="http://schemas.microsoft.com/office/2006/documentManagement/types"/>
    <ds:schemaRef ds:uri="http://schemas.microsoft.com/office/infopath/2007/PartnerControls"/>
    <ds:schemaRef ds:uri="http://schemas.microsoft.com/sharepoint/v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0E0E412-872E-46F1-9F08-B8CC5D13A6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5C60B8-499E-4A90-83B5-B1C93E080D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210F85-E925-4D44-803E-496BD3714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D9E0216F</Template>
  <TotalTime>22</TotalTime>
  <Pages>2</Pages>
  <Words>23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E - Leveringsbetingelser</vt:lpstr>
    </vt:vector>
  </TitlesOfParts>
  <Manager>aserranokrist@mil.no</Manager>
  <Company>Forsvaret</Company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E - Leveringsbetingelser</dc:title>
  <dc:creator>olomas@mil.no</dc:creator>
  <cp:lastModifiedBy>Brunborg, Per Morten</cp:lastModifiedBy>
  <cp:revision>14</cp:revision>
  <cp:lastPrinted>2020-02-24T13:48:00Z</cp:lastPrinted>
  <dcterms:created xsi:type="dcterms:W3CDTF">2019-06-04T10:18:00Z</dcterms:created>
  <dcterms:modified xsi:type="dcterms:W3CDTF">2020-02-24T13:50:00Z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2015-06-29T00:00:00Z</vt:filetime>
  </property>
  <property fmtid="{D5CDD505-2E9C-101B-9397-08002B2CF9AE}" pid="3" name="LastSaved">
    <vt:filetime>2016-01-14T00:00:00Z</vt:filetime>
  </property>
  <property fmtid="{D5CDD505-2E9C-101B-9397-08002B2CF9AE}" pid="4" name="ContentTypeId">
    <vt:lpwstr>0x010100F5CA2C5D16E28845B08E2428319E593E</vt:lpwstr>
  </property>
  <property fmtid="{D5CDD505-2E9C-101B-9397-08002B2CF9AE}" pid="5" name="IntranetMMSikkerhet">
    <vt:lpwstr>1;#UGRADERT|d00673f2-4025-410d-80f3-e4b359da56af</vt:lpwstr>
  </property>
  <property fmtid="{D5CDD505-2E9C-101B-9397-08002B2CF9AE}" pid="6" name="Order">
    <vt:r8>3400</vt:r8>
  </property>
  <property fmtid="{D5CDD505-2E9C-101B-9397-08002B2CF9AE}" pid="7" name="xd_ProgID">
    <vt:lpwstr/>
  </property>
  <property fmtid="{D5CDD505-2E9C-101B-9397-08002B2CF9AE}" pid="8" name="Malverk">
    <vt:lpwstr/>
  </property>
  <property fmtid="{D5CDD505-2E9C-101B-9397-08002B2CF9AE}" pid="9" name="TemplateUrl">
    <vt:lpwstr/>
  </property>
  <property fmtid="{D5CDD505-2E9C-101B-9397-08002B2CF9AE}" pid="10" name="FLO_Termer">
    <vt:lpwstr/>
  </property>
</Properties>
</file>